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32898D5B" w:rsidR="0045300A" w:rsidRPr="00C57D69" w:rsidRDefault="004A698B" w:rsidP="00E76B57">
      <w:pPr>
        <w:keepLines/>
        <w:jc w:val="center"/>
        <w:rPr>
          <w:b/>
          <w:bCs/>
          <w:sz w:val="32"/>
          <w:szCs w:val="32"/>
        </w:rPr>
      </w:pPr>
      <w:r w:rsidRPr="00C57D69">
        <w:rPr>
          <w:b/>
          <w:bCs/>
          <w:sz w:val="32"/>
          <w:szCs w:val="32"/>
        </w:rPr>
        <w:t xml:space="preserve">Notes of </w:t>
      </w:r>
      <w:r w:rsidR="004B18EE">
        <w:rPr>
          <w:b/>
          <w:bCs/>
          <w:sz w:val="32"/>
          <w:szCs w:val="32"/>
        </w:rPr>
        <w:t>CC: SA2 planning for Q3/Q4 meetings</w:t>
      </w:r>
      <w:r w:rsidR="00146E48">
        <w:rPr>
          <w:b/>
          <w:bCs/>
          <w:sz w:val="32"/>
          <w:szCs w:val="32"/>
        </w:rPr>
        <w:br/>
        <w:t>Version 2</w:t>
      </w:r>
      <w:bookmarkStart w:id="0" w:name="_GoBack"/>
      <w:bookmarkEnd w:id="0"/>
    </w:p>
    <w:p w14:paraId="35CF83A2" w14:textId="74F9A1F5" w:rsidR="004A698B" w:rsidRDefault="004A698B" w:rsidP="00E76B57">
      <w:pPr>
        <w:keepLines/>
      </w:pPr>
    </w:p>
    <w:p w14:paraId="27C7387B" w14:textId="7833C61E" w:rsidR="004A698B" w:rsidRPr="0048558F" w:rsidRDefault="000840CD" w:rsidP="00E76B57">
      <w:pPr>
        <w:pStyle w:val="Heading1"/>
        <w:rPr>
          <w:color w:val="0000FF"/>
        </w:rPr>
      </w:pPr>
      <w:r w:rsidRPr="0048558F">
        <w:rPr>
          <w:color w:val="0000FF"/>
        </w:rPr>
        <w:t>Opened:</w:t>
      </w:r>
      <w:r w:rsidR="004A698B" w:rsidRPr="0048558F">
        <w:rPr>
          <w:color w:val="0000FF"/>
        </w:rPr>
        <w:t xml:space="preserve"> </w:t>
      </w:r>
      <w:r w:rsidR="004B18EE">
        <w:rPr>
          <w:color w:val="0000FF"/>
        </w:rPr>
        <w:t>08 July</w:t>
      </w:r>
      <w:r w:rsidRPr="0048558F">
        <w:rPr>
          <w:color w:val="0000FF"/>
        </w:rPr>
        <w:t xml:space="preserve"> 2020, </w:t>
      </w:r>
      <w:r w:rsidR="008F4E67" w:rsidRPr="0048558F">
        <w:rPr>
          <w:color w:val="0000FF"/>
        </w:rPr>
        <w:t>1</w:t>
      </w:r>
      <w:r w:rsidR="007E14FE">
        <w:rPr>
          <w:color w:val="0000FF"/>
        </w:rPr>
        <w:t>3.0</w:t>
      </w:r>
      <w:r w:rsidR="00745058" w:rsidRPr="0048558F">
        <w:rPr>
          <w:color w:val="0000FF"/>
        </w:rPr>
        <w:t>0</w:t>
      </w:r>
      <w:r w:rsidR="008F4E67" w:rsidRPr="0048558F">
        <w:rPr>
          <w:color w:val="0000FF"/>
        </w:rPr>
        <w:t xml:space="preserve"> UTC = 1</w:t>
      </w:r>
      <w:r w:rsidR="007E14FE">
        <w:rPr>
          <w:color w:val="0000FF"/>
        </w:rPr>
        <w:t>5.00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rsidP="00E76B57">
      <w:pPr>
        <w:keepLines/>
      </w:pPr>
    </w:p>
    <w:p w14:paraId="74C4DA3C" w14:textId="7705CBF2" w:rsidR="004A698B" w:rsidRDefault="000840CD" w:rsidP="00E76B57">
      <w:pPr>
        <w:keepLines/>
      </w:pPr>
      <w:r>
        <w:t xml:space="preserve">~ </w:t>
      </w:r>
      <w:r w:rsidR="008705B8">
        <w:t>140</w:t>
      </w:r>
      <w:r w:rsidR="004A698B">
        <w:t xml:space="preserve"> </w:t>
      </w:r>
      <w:r w:rsidR="00617D26">
        <w:t xml:space="preserve">people attended the </w:t>
      </w:r>
      <w:r w:rsidR="00983B33">
        <w:t xml:space="preserve">conference </w:t>
      </w:r>
      <w:r w:rsidR="00617D26">
        <w:t>call</w:t>
      </w:r>
    </w:p>
    <w:p w14:paraId="40772F2C" w14:textId="375978C3" w:rsidR="00617D26" w:rsidRDefault="00617D26" w:rsidP="00E76B57">
      <w:pPr>
        <w:keepLines/>
      </w:pPr>
    </w:p>
    <w:p w14:paraId="1E4DEF48" w14:textId="77777777" w:rsidR="00745058" w:rsidRDefault="00745058" w:rsidP="00E76B57">
      <w:pPr>
        <w:keepLines/>
      </w:pPr>
      <w:r w:rsidRPr="00E960BA">
        <w:rPr>
          <w:b/>
          <w:bCs/>
        </w:rPr>
        <w:t>Attendees</w:t>
      </w:r>
      <w:r>
        <w:t xml:space="preserve">: </w:t>
      </w:r>
      <w:r w:rsidRPr="00BA19A6">
        <w:t>The following companies were recorded as present (list not exhaustive</w:t>
      </w:r>
      <w:r>
        <w:t xml:space="preserve"> or verified</w:t>
      </w:r>
      <w:r w:rsidRPr="00BA19A6">
        <w:t>)</w:t>
      </w:r>
    </w:p>
    <w:p w14:paraId="4370BFD0" w14:textId="369A05C4" w:rsidR="008705B8" w:rsidRDefault="008705B8" w:rsidP="00E76B57">
      <w:pPr>
        <w:keepLines/>
        <w:spacing w:after="0"/>
        <w:ind w:left="567"/>
        <w:rPr>
          <w:color w:val="0000FF"/>
        </w:rPr>
      </w:pPr>
      <w:r>
        <w:rPr>
          <w:color w:val="0000FF"/>
        </w:rPr>
        <w:t>Airbus</w:t>
      </w:r>
    </w:p>
    <w:p w14:paraId="30DA3B42" w14:textId="266673AF" w:rsidR="00E76B57" w:rsidRPr="00E76B57" w:rsidRDefault="00E76B57" w:rsidP="00E76B57">
      <w:pPr>
        <w:keepLines/>
        <w:spacing w:after="0"/>
        <w:ind w:left="567"/>
        <w:rPr>
          <w:color w:val="0000FF"/>
        </w:rPr>
      </w:pPr>
      <w:r w:rsidRPr="00E76B57">
        <w:rPr>
          <w:color w:val="0000FF"/>
        </w:rPr>
        <w:t>Alibaba</w:t>
      </w:r>
    </w:p>
    <w:p w14:paraId="24D666D8" w14:textId="2D51A957" w:rsidR="00C72FAD" w:rsidRPr="00E76B57" w:rsidRDefault="00C72FAD" w:rsidP="00E76B57">
      <w:pPr>
        <w:keepLines/>
        <w:spacing w:after="0"/>
        <w:ind w:left="567"/>
        <w:rPr>
          <w:color w:val="0000FF"/>
        </w:rPr>
      </w:pPr>
      <w:r w:rsidRPr="00E76B57">
        <w:rPr>
          <w:color w:val="0000FF"/>
        </w:rPr>
        <w:t>Apple</w:t>
      </w:r>
    </w:p>
    <w:p w14:paraId="35D466DA" w14:textId="4DABBA49" w:rsidR="00745058" w:rsidRPr="004B18EE" w:rsidRDefault="00745058" w:rsidP="00E76B57">
      <w:pPr>
        <w:keepLines/>
        <w:spacing w:after="0"/>
        <w:ind w:left="567"/>
        <w:rPr>
          <w:color w:val="0000FF"/>
        </w:rPr>
      </w:pPr>
      <w:r w:rsidRPr="004B18EE">
        <w:rPr>
          <w:color w:val="0000FF"/>
        </w:rPr>
        <w:t>AT&amp;T</w:t>
      </w:r>
    </w:p>
    <w:p w14:paraId="5436C7BE" w14:textId="3D74A712" w:rsidR="00B54ED3" w:rsidRPr="00E76B57" w:rsidRDefault="00B54ED3" w:rsidP="00E76B57">
      <w:pPr>
        <w:keepLines/>
        <w:spacing w:after="0"/>
        <w:ind w:left="567"/>
        <w:rPr>
          <w:color w:val="0000FF"/>
        </w:rPr>
      </w:pPr>
      <w:r w:rsidRPr="00E76B57">
        <w:rPr>
          <w:color w:val="0000FF"/>
        </w:rPr>
        <w:t>Broadcom</w:t>
      </w:r>
    </w:p>
    <w:p w14:paraId="65D57B11" w14:textId="54CCE9EB" w:rsidR="00745058" w:rsidRPr="00E76B57" w:rsidRDefault="00745058" w:rsidP="00E76B57">
      <w:pPr>
        <w:keepLines/>
        <w:spacing w:after="0"/>
        <w:ind w:left="567"/>
        <w:rPr>
          <w:color w:val="0000FF"/>
        </w:rPr>
      </w:pPr>
      <w:r w:rsidRPr="00E76B57">
        <w:rPr>
          <w:color w:val="0000FF"/>
        </w:rPr>
        <w:t>BT</w:t>
      </w:r>
    </w:p>
    <w:p w14:paraId="49DF1AB6" w14:textId="77777777" w:rsidR="00745058" w:rsidRPr="008705B8" w:rsidRDefault="00745058" w:rsidP="00E76B57">
      <w:pPr>
        <w:keepLines/>
        <w:spacing w:after="0"/>
        <w:ind w:left="567"/>
        <w:rPr>
          <w:color w:val="0000FF"/>
        </w:rPr>
      </w:pPr>
      <w:proofErr w:type="spellStart"/>
      <w:r w:rsidRPr="008705B8">
        <w:rPr>
          <w:color w:val="0000FF"/>
        </w:rPr>
        <w:t>Cablelabs</w:t>
      </w:r>
      <w:proofErr w:type="spellEnd"/>
    </w:p>
    <w:p w14:paraId="1142652E" w14:textId="1BB18F7F" w:rsidR="00E76B57" w:rsidRDefault="00E76B57" w:rsidP="00E76B57">
      <w:pPr>
        <w:keepLines/>
        <w:spacing w:after="0"/>
        <w:ind w:left="567"/>
        <w:rPr>
          <w:color w:val="0000FF"/>
        </w:rPr>
      </w:pPr>
      <w:r>
        <w:rPr>
          <w:color w:val="0000FF"/>
        </w:rPr>
        <w:t>Canon</w:t>
      </w:r>
    </w:p>
    <w:p w14:paraId="365B8C37" w14:textId="509578A6" w:rsidR="00293D1E" w:rsidRPr="004B18EE" w:rsidRDefault="00293D1E" w:rsidP="00E76B57">
      <w:pPr>
        <w:keepLines/>
        <w:spacing w:after="0"/>
        <w:ind w:left="567"/>
        <w:rPr>
          <w:color w:val="0000FF"/>
        </w:rPr>
      </w:pPr>
      <w:r w:rsidRPr="004B18EE">
        <w:rPr>
          <w:color w:val="0000FF"/>
        </w:rPr>
        <w:t>CATT</w:t>
      </w:r>
    </w:p>
    <w:p w14:paraId="5E183155" w14:textId="3A4F097C" w:rsidR="00C72FAD" w:rsidRPr="004B18EE" w:rsidRDefault="00C72FAD" w:rsidP="00E76B57">
      <w:pPr>
        <w:keepLines/>
        <w:spacing w:after="0"/>
        <w:ind w:left="567"/>
      </w:pPr>
      <w:r w:rsidRPr="008705B8">
        <w:rPr>
          <w:color w:val="0000FF"/>
        </w:rPr>
        <w:t>Charter</w:t>
      </w:r>
    </w:p>
    <w:p w14:paraId="5F653698" w14:textId="77777777" w:rsidR="00745058" w:rsidRPr="004B18EE" w:rsidRDefault="00745058" w:rsidP="00E76B57">
      <w:pPr>
        <w:keepLines/>
        <w:spacing w:after="0"/>
        <w:ind w:left="567"/>
        <w:rPr>
          <w:color w:val="0000FF"/>
        </w:rPr>
      </w:pPr>
      <w:r w:rsidRPr="004B18EE">
        <w:rPr>
          <w:color w:val="0000FF"/>
        </w:rPr>
        <w:t>China Telecom</w:t>
      </w:r>
    </w:p>
    <w:p w14:paraId="48EC6160" w14:textId="77777777" w:rsidR="00745058" w:rsidRPr="008705B8" w:rsidRDefault="00745058" w:rsidP="00E76B57">
      <w:pPr>
        <w:keepLines/>
        <w:spacing w:after="0"/>
        <w:ind w:left="567"/>
        <w:rPr>
          <w:color w:val="0000FF"/>
        </w:rPr>
      </w:pPr>
      <w:r w:rsidRPr="008705B8">
        <w:rPr>
          <w:color w:val="0000FF"/>
        </w:rPr>
        <w:t>China Unicom</w:t>
      </w:r>
    </w:p>
    <w:p w14:paraId="230A9494" w14:textId="77777777" w:rsidR="00745058" w:rsidRPr="00E76B57" w:rsidRDefault="00745058" w:rsidP="00E76B57">
      <w:pPr>
        <w:keepLines/>
        <w:spacing w:after="0"/>
        <w:ind w:left="567"/>
        <w:rPr>
          <w:color w:val="0000FF"/>
        </w:rPr>
      </w:pPr>
      <w:proofErr w:type="spellStart"/>
      <w:r w:rsidRPr="00E76B57">
        <w:rPr>
          <w:color w:val="0000FF"/>
        </w:rPr>
        <w:t>Convida</w:t>
      </w:r>
      <w:proofErr w:type="spellEnd"/>
      <w:r w:rsidRPr="00E76B57">
        <w:rPr>
          <w:color w:val="0000FF"/>
        </w:rPr>
        <w:t xml:space="preserve"> Wireless</w:t>
      </w:r>
    </w:p>
    <w:p w14:paraId="34C7E7E9" w14:textId="7BF2B3C9" w:rsidR="00E76B57" w:rsidRDefault="00E76B57" w:rsidP="00E76B57">
      <w:pPr>
        <w:keepLines/>
        <w:spacing w:after="0"/>
        <w:ind w:left="567"/>
        <w:rPr>
          <w:color w:val="0000FF"/>
        </w:rPr>
      </w:pPr>
      <w:r>
        <w:rPr>
          <w:color w:val="0000FF"/>
        </w:rPr>
        <w:t>DENSO</w:t>
      </w:r>
    </w:p>
    <w:p w14:paraId="67F2ABC2" w14:textId="05DAC518" w:rsidR="00745058" w:rsidRPr="004B18EE" w:rsidRDefault="00745058" w:rsidP="00E76B57">
      <w:pPr>
        <w:keepLines/>
        <w:spacing w:after="0"/>
        <w:ind w:left="567"/>
        <w:rPr>
          <w:color w:val="0000FF"/>
        </w:rPr>
      </w:pPr>
      <w:r w:rsidRPr="004B18EE">
        <w:rPr>
          <w:color w:val="0000FF"/>
        </w:rPr>
        <w:t>Deutsche Telekom</w:t>
      </w:r>
    </w:p>
    <w:p w14:paraId="280C2774" w14:textId="77777777" w:rsidR="00745058" w:rsidRPr="00E76B57" w:rsidRDefault="00745058" w:rsidP="00E76B57">
      <w:pPr>
        <w:keepLines/>
        <w:spacing w:after="0"/>
        <w:ind w:left="567"/>
        <w:rPr>
          <w:color w:val="0000FF"/>
        </w:rPr>
      </w:pPr>
      <w:r w:rsidRPr="00E76B57">
        <w:rPr>
          <w:color w:val="0000FF"/>
        </w:rPr>
        <w:t>Ericsson</w:t>
      </w:r>
    </w:p>
    <w:p w14:paraId="49066340" w14:textId="2A17B2B8" w:rsidR="008705B8" w:rsidRPr="008705B8" w:rsidRDefault="008705B8" w:rsidP="00E76B57">
      <w:pPr>
        <w:keepLines/>
        <w:spacing w:after="0"/>
        <w:ind w:left="567"/>
        <w:rPr>
          <w:color w:val="0000FF"/>
        </w:rPr>
      </w:pPr>
      <w:r w:rsidRPr="008705B8">
        <w:rPr>
          <w:color w:val="0000FF"/>
        </w:rPr>
        <w:t>Facebook</w:t>
      </w:r>
    </w:p>
    <w:p w14:paraId="512C81BF" w14:textId="5508ADF5" w:rsidR="00745058" w:rsidRPr="008705B8" w:rsidRDefault="00745058" w:rsidP="00E76B57">
      <w:pPr>
        <w:keepLines/>
        <w:spacing w:after="0"/>
        <w:ind w:left="567"/>
        <w:rPr>
          <w:color w:val="0000FF"/>
        </w:rPr>
      </w:pPr>
      <w:r w:rsidRPr="008705B8">
        <w:rPr>
          <w:color w:val="0000FF"/>
        </w:rPr>
        <w:t>F</w:t>
      </w:r>
      <w:r w:rsidR="00C72FAD" w:rsidRPr="008705B8">
        <w:rPr>
          <w:color w:val="0000FF"/>
        </w:rPr>
        <w:t>irstNet</w:t>
      </w:r>
    </w:p>
    <w:p w14:paraId="4C6B62D8" w14:textId="73FFFA45" w:rsidR="00C72FAD" w:rsidRPr="00E76B57" w:rsidRDefault="00C72FAD" w:rsidP="00E76B57">
      <w:pPr>
        <w:keepLines/>
        <w:spacing w:after="0"/>
        <w:ind w:left="567"/>
        <w:rPr>
          <w:color w:val="0000FF"/>
        </w:rPr>
      </w:pPr>
      <w:proofErr w:type="spellStart"/>
      <w:r w:rsidRPr="00E76B57">
        <w:rPr>
          <w:color w:val="0000FF"/>
        </w:rPr>
        <w:t>Futurewei</w:t>
      </w:r>
      <w:proofErr w:type="spellEnd"/>
    </w:p>
    <w:p w14:paraId="3721809F" w14:textId="7B8B4B32" w:rsidR="004B18EE" w:rsidRDefault="004B18EE" w:rsidP="00E76B57">
      <w:pPr>
        <w:keepLines/>
        <w:spacing w:after="0"/>
        <w:ind w:left="567"/>
        <w:rPr>
          <w:color w:val="0000FF"/>
        </w:rPr>
      </w:pPr>
      <w:proofErr w:type="spellStart"/>
      <w:r>
        <w:rPr>
          <w:color w:val="0000FF"/>
        </w:rPr>
        <w:t>HiSilicon</w:t>
      </w:r>
      <w:proofErr w:type="spellEnd"/>
    </w:p>
    <w:p w14:paraId="337A6297" w14:textId="5F2C0750" w:rsidR="00745058" w:rsidRPr="004B18EE" w:rsidRDefault="00745058" w:rsidP="00E76B57">
      <w:pPr>
        <w:keepLines/>
        <w:spacing w:after="0"/>
        <w:ind w:left="567"/>
        <w:rPr>
          <w:color w:val="0000FF"/>
        </w:rPr>
      </w:pPr>
      <w:r w:rsidRPr="004B18EE">
        <w:rPr>
          <w:color w:val="0000FF"/>
        </w:rPr>
        <w:t>Huawei</w:t>
      </w:r>
    </w:p>
    <w:p w14:paraId="12E72AA8" w14:textId="0C066A89" w:rsidR="004B18EE" w:rsidRDefault="004B18EE" w:rsidP="00E76B57">
      <w:pPr>
        <w:keepLines/>
        <w:spacing w:after="0"/>
        <w:ind w:left="567"/>
        <w:rPr>
          <w:color w:val="0000FF"/>
        </w:rPr>
      </w:pPr>
      <w:r>
        <w:rPr>
          <w:color w:val="0000FF"/>
        </w:rPr>
        <w:t>III</w:t>
      </w:r>
    </w:p>
    <w:p w14:paraId="1D335260" w14:textId="43F46C2F" w:rsidR="00745058" w:rsidRPr="004B18EE" w:rsidRDefault="00745058" w:rsidP="00E76B57">
      <w:pPr>
        <w:keepLines/>
        <w:spacing w:after="0"/>
        <w:ind w:left="567"/>
        <w:rPr>
          <w:color w:val="0000FF"/>
        </w:rPr>
      </w:pPr>
      <w:r w:rsidRPr="004B18EE">
        <w:rPr>
          <w:color w:val="0000FF"/>
        </w:rPr>
        <w:t>Intel</w:t>
      </w:r>
    </w:p>
    <w:p w14:paraId="54EBEC57" w14:textId="59BB7FD2" w:rsidR="00745058" w:rsidRPr="00E76B57" w:rsidRDefault="00745058" w:rsidP="00E76B57">
      <w:pPr>
        <w:keepLines/>
        <w:spacing w:after="0"/>
        <w:ind w:left="567"/>
        <w:rPr>
          <w:color w:val="0000FF"/>
        </w:rPr>
      </w:pPr>
      <w:r w:rsidRPr="00E76B57">
        <w:rPr>
          <w:color w:val="0000FF"/>
        </w:rPr>
        <w:t>Interdigital</w:t>
      </w:r>
    </w:p>
    <w:p w14:paraId="64169635" w14:textId="0A74F555" w:rsidR="004B18EE" w:rsidRPr="004B18EE" w:rsidRDefault="004B18EE" w:rsidP="00E76B57">
      <w:pPr>
        <w:keepLines/>
        <w:spacing w:after="0"/>
        <w:ind w:left="567"/>
        <w:rPr>
          <w:color w:val="0000FF"/>
        </w:rPr>
      </w:pPr>
      <w:r w:rsidRPr="004B18EE">
        <w:rPr>
          <w:color w:val="0000FF"/>
        </w:rPr>
        <w:t>ITRI</w:t>
      </w:r>
    </w:p>
    <w:p w14:paraId="2680FF38" w14:textId="251552F5" w:rsidR="004B18EE" w:rsidRPr="004B18EE" w:rsidRDefault="004B18EE" w:rsidP="00E76B57">
      <w:pPr>
        <w:keepLines/>
        <w:spacing w:after="0"/>
        <w:ind w:left="567"/>
        <w:rPr>
          <w:color w:val="0000FF"/>
        </w:rPr>
      </w:pPr>
      <w:r w:rsidRPr="004B18EE">
        <w:rPr>
          <w:color w:val="0000FF"/>
        </w:rPr>
        <w:t>KDDI</w:t>
      </w:r>
    </w:p>
    <w:p w14:paraId="77EF0DDF" w14:textId="6D31B1DB" w:rsidR="00745058" w:rsidRPr="00E76B57" w:rsidRDefault="00745058" w:rsidP="00E76B57">
      <w:pPr>
        <w:keepLines/>
        <w:spacing w:after="0"/>
        <w:ind w:left="567"/>
        <w:rPr>
          <w:color w:val="0000FF"/>
        </w:rPr>
      </w:pPr>
      <w:r w:rsidRPr="00E76B57">
        <w:rPr>
          <w:color w:val="0000FF"/>
        </w:rPr>
        <w:t>KPN</w:t>
      </w:r>
    </w:p>
    <w:p w14:paraId="39D8FB3F" w14:textId="0395A1BD" w:rsidR="00745058" w:rsidRPr="00E76B57" w:rsidRDefault="00745058" w:rsidP="00E76B57">
      <w:pPr>
        <w:keepLines/>
        <w:spacing w:after="0"/>
        <w:ind w:left="567"/>
        <w:rPr>
          <w:color w:val="0000FF"/>
        </w:rPr>
      </w:pPr>
      <w:r w:rsidRPr="00E76B57">
        <w:rPr>
          <w:color w:val="0000FF"/>
        </w:rPr>
        <w:t>Lenovo</w:t>
      </w:r>
    </w:p>
    <w:p w14:paraId="542B79F3" w14:textId="77777777" w:rsidR="00745058" w:rsidRPr="004B18EE" w:rsidRDefault="00745058" w:rsidP="00E76B57">
      <w:pPr>
        <w:keepLines/>
        <w:spacing w:after="0"/>
        <w:ind w:left="567"/>
        <w:rPr>
          <w:color w:val="0000FF"/>
        </w:rPr>
      </w:pPr>
      <w:r w:rsidRPr="004B18EE">
        <w:rPr>
          <w:color w:val="0000FF"/>
        </w:rPr>
        <w:t>LGE</w:t>
      </w:r>
    </w:p>
    <w:p w14:paraId="6DEF0BA7" w14:textId="17B3C848" w:rsidR="00745058" w:rsidRPr="00E76B57" w:rsidRDefault="00745058" w:rsidP="00E76B57">
      <w:pPr>
        <w:keepLines/>
        <w:spacing w:after="0"/>
        <w:ind w:left="567"/>
        <w:rPr>
          <w:color w:val="0000FF"/>
        </w:rPr>
      </w:pPr>
      <w:r w:rsidRPr="00E76B57">
        <w:rPr>
          <w:color w:val="0000FF"/>
        </w:rPr>
        <w:t>MediaTek</w:t>
      </w:r>
    </w:p>
    <w:p w14:paraId="1DD94BF3" w14:textId="77777777" w:rsidR="00745058" w:rsidRPr="00E76B57" w:rsidRDefault="00745058" w:rsidP="00E76B57">
      <w:pPr>
        <w:keepLines/>
        <w:spacing w:after="0"/>
        <w:ind w:left="567"/>
        <w:rPr>
          <w:color w:val="0000FF"/>
        </w:rPr>
      </w:pPr>
      <w:r w:rsidRPr="00E76B57">
        <w:rPr>
          <w:color w:val="0000FF"/>
        </w:rPr>
        <w:t>Motorola Mobility</w:t>
      </w:r>
    </w:p>
    <w:p w14:paraId="1FA4B24E" w14:textId="5FC829BF" w:rsidR="00E76B57" w:rsidRPr="00E76B57" w:rsidRDefault="00E76B57" w:rsidP="00E76B57">
      <w:pPr>
        <w:keepLines/>
        <w:spacing w:after="0"/>
        <w:ind w:left="567"/>
        <w:rPr>
          <w:color w:val="0000FF"/>
        </w:rPr>
      </w:pPr>
      <w:r w:rsidRPr="00E76B57">
        <w:rPr>
          <w:color w:val="0000FF"/>
        </w:rPr>
        <w:t xml:space="preserve">Motorola </w:t>
      </w:r>
      <w:r>
        <w:rPr>
          <w:color w:val="0000FF"/>
        </w:rPr>
        <w:t>Solutions</w:t>
      </w:r>
    </w:p>
    <w:p w14:paraId="48FD75F9" w14:textId="68BED621" w:rsidR="00C72FAD" w:rsidRPr="008705B8" w:rsidRDefault="00C72FAD" w:rsidP="00E76B57">
      <w:pPr>
        <w:keepLines/>
        <w:spacing w:after="0"/>
        <w:ind w:left="567"/>
        <w:rPr>
          <w:color w:val="0000FF"/>
        </w:rPr>
      </w:pPr>
      <w:r w:rsidRPr="008705B8">
        <w:rPr>
          <w:color w:val="0000FF"/>
        </w:rPr>
        <w:t>NEC</w:t>
      </w:r>
    </w:p>
    <w:p w14:paraId="0C54E6DD" w14:textId="2BB5CE1D" w:rsidR="008705B8" w:rsidRDefault="008705B8" w:rsidP="00E76B57">
      <w:pPr>
        <w:keepLines/>
        <w:spacing w:after="0"/>
        <w:ind w:left="567"/>
        <w:rPr>
          <w:color w:val="0000FF"/>
        </w:rPr>
      </w:pPr>
      <w:proofErr w:type="spellStart"/>
      <w:r>
        <w:rPr>
          <w:color w:val="0000FF"/>
        </w:rPr>
        <w:t>NextNav</w:t>
      </w:r>
      <w:proofErr w:type="spellEnd"/>
    </w:p>
    <w:p w14:paraId="1B1E5DB0" w14:textId="4DDC0266" w:rsidR="00745058" w:rsidRPr="004B18EE" w:rsidRDefault="00745058" w:rsidP="00E76B57">
      <w:pPr>
        <w:keepLines/>
        <w:spacing w:after="0"/>
        <w:ind w:left="567"/>
        <w:rPr>
          <w:color w:val="0000FF"/>
        </w:rPr>
      </w:pPr>
      <w:r w:rsidRPr="004B18EE">
        <w:rPr>
          <w:color w:val="0000FF"/>
        </w:rPr>
        <w:t>Nokia</w:t>
      </w:r>
    </w:p>
    <w:p w14:paraId="7A12304A" w14:textId="18786E4C" w:rsidR="004B18EE" w:rsidRPr="004B18EE" w:rsidRDefault="004B18EE" w:rsidP="00E76B57">
      <w:pPr>
        <w:keepLines/>
        <w:spacing w:after="0"/>
        <w:ind w:left="567"/>
        <w:rPr>
          <w:color w:val="0000FF"/>
        </w:rPr>
      </w:pPr>
      <w:r w:rsidRPr="004B18EE">
        <w:rPr>
          <w:color w:val="0000FF"/>
        </w:rPr>
        <w:t>On Face</w:t>
      </w:r>
    </w:p>
    <w:p w14:paraId="343E8EA6" w14:textId="0B8EA30F" w:rsidR="00745058" w:rsidRPr="00E76B57" w:rsidRDefault="00745058" w:rsidP="00E76B57">
      <w:pPr>
        <w:keepLines/>
        <w:spacing w:after="0"/>
        <w:ind w:left="567"/>
        <w:rPr>
          <w:color w:val="0000FF"/>
        </w:rPr>
      </w:pPr>
      <w:r w:rsidRPr="00E76B57">
        <w:rPr>
          <w:color w:val="0000FF"/>
        </w:rPr>
        <w:t>OPPO</w:t>
      </w:r>
    </w:p>
    <w:p w14:paraId="35C3FF38" w14:textId="35475B9F" w:rsidR="00745058" w:rsidRPr="004B18EE" w:rsidRDefault="00745058" w:rsidP="00E76B57">
      <w:pPr>
        <w:keepLines/>
        <w:spacing w:after="0"/>
        <w:ind w:left="567"/>
        <w:rPr>
          <w:color w:val="0000FF"/>
        </w:rPr>
      </w:pPr>
      <w:r w:rsidRPr="004B18EE">
        <w:rPr>
          <w:color w:val="0000FF"/>
        </w:rPr>
        <w:t>Orange</w:t>
      </w:r>
    </w:p>
    <w:p w14:paraId="28EF2743" w14:textId="29E56E6D" w:rsidR="008F4E67" w:rsidRPr="00E76B57" w:rsidRDefault="008F4E67" w:rsidP="00E76B57">
      <w:pPr>
        <w:keepLines/>
        <w:spacing w:after="0"/>
        <w:ind w:left="567"/>
        <w:rPr>
          <w:color w:val="0000FF"/>
        </w:rPr>
      </w:pPr>
      <w:proofErr w:type="spellStart"/>
      <w:r w:rsidRPr="00E76B57">
        <w:rPr>
          <w:color w:val="0000FF"/>
        </w:rPr>
        <w:t>Perspecta</w:t>
      </w:r>
      <w:proofErr w:type="spellEnd"/>
      <w:r w:rsidRPr="00E76B57">
        <w:rPr>
          <w:color w:val="0000FF"/>
        </w:rPr>
        <w:t xml:space="preserve"> Labs</w:t>
      </w:r>
    </w:p>
    <w:p w14:paraId="40A3E76F" w14:textId="3A4051F8" w:rsidR="00E76B57" w:rsidRDefault="00E76B57" w:rsidP="00E76B57">
      <w:pPr>
        <w:keepLines/>
        <w:spacing w:after="0"/>
        <w:ind w:left="567"/>
        <w:rPr>
          <w:color w:val="0000FF"/>
        </w:rPr>
      </w:pPr>
      <w:proofErr w:type="spellStart"/>
      <w:r>
        <w:rPr>
          <w:color w:val="0000FF"/>
        </w:rPr>
        <w:t>Rhose</w:t>
      </w:r>
      <w:proofErr w:type="spellEnd"/>
      <w:r>
        <w:rPr>
          <w:color w:val="0000FF"/>
        </w:rPr>
        <w:t xml:space="preserve"> &amp; Schwarz</w:t>
      </w:r>
    </w:p>
    <w:p w14:paraId="39B1BC5C" w14:textId="6F0C2993" w:rsidR="00745058" w:rsidRPr="004B18EE" w:rsidRDefault="00745058" w:rsidP="00E76B57">
      <w:pPr>
        <w:keepLines/>
        <w:spacing w:after="0"/>
        <w:ind w:left="567"/>
        <w:rPr>
          <w:color w:val="0000FF"/>
        </w:rPr>
      </w:pPr>
      <w:r w:rsidRPr="004B18EE">
        <w:rPr>
          <w:color w:val="0000FF"/>
        </w:rPr>
        <w:t>Qualcomm</w:t>
      </w:r>
    </w:p>
    <w:p w14:paraId="363CD841" w14:textId="7F3E41BE" w:rsidR="001154F1" w:rsidRPr="008705B8" w:rsidRDefault="001154F1" w:rsidP="00E76B57">
      <w:pPr>
        <w:keepLines/>
        <w:spacing w:after="0"/>
        <w:ind w:left="567"/>
        <w:rPr>
          <w:color w:val="0000FF"/>
        </w:rPr>
      </w:pPr>
      <w:proofErr w:type="spellStart"/>
      <w:r w:rsidRPr="008705B8">
        <w:rPr>
          <w:color w:val="0000FF"/>
        </w:rPr>
        <w:t>Sandvine</w:t>
      </w:r>
      <w:proofErr w:type="spellEnd"/>
    </w:p>
    <w:p w14:paraId="2C9459F3" w14:textId="3468DEEC" w:rsidR="00745058" w:rsidRPr="004B18EE" w:rsidRDefault="00745058" w:rsidP="00E76B57">
      <w:pPr>
        <w:keepLines/>
        <w:spacing w:after="0"/>
        <w:ind w:left="567"/>
        <w:rPr>
          <w:color w:val="0000FF"/>
        </w:rPr>
      </w:pPr>
      <w:r w:rsidRPr="004B18EE">
        <w:rPr>
          <w:color w:val="0000FF"/>
        </w:rPr>
        <w:t>Samsung</w:t>
      </w:r>
    </w:p>
    <w:p w14:paraId="5F1C0BB3" w14:textId="1A7FB332" w:rsidR="008705B8" w:rsidRPr="008705B8" w:rsidRDefault="008705B8" w:rsidP="00E76B57">
      <w:pPr>
        <w:keepLines/>
        <w:spacing w:after="0"/>
        <w:ind w:left="567"/>
        <w:rPr>
          <w:color w:val="0000FF"/>
        </w:rPr>
      </w:pPr>
      <w:r w:rsidRPr="008705B8">
        <w:rPr>
          <w:color w:val="0000FF"/>
        </w:rPr>
        <w:t>Spirent</w:t>
      </w:r>
    </w:p>
    <w:p w14:paraId="2ED35140" w14:textId="2A1D03A0" w:rsidR="00745058" w:rsidRPr="004B18EE" w:rsidRDefault="00745058" w:rsidP="00E76B57">
      <w:pPr>
        <w:keepLines/>
        <w:spacing w:after="0"/>
        <w:ind w:left="567"/>
        <w:rPr>
          <w:color w:val="0000FF"/>
        </w:rPr>
      </w:pPr>
      <w:r w:rsidRPr="004B18EE">
        <w:rPr>
          <w:color w:val="0000FF"/>
        </w:rPr>
        <w:t>Tencent</w:t>
      </w:r>
    </w:p>
    <w:p w14:paraId="7BE0BE3E" w14:textId="77777777" w:rsidR="00745058" w:rsidRPr="00E76B57" w:rsidRDefault="00745058" w:rsidP="00E76B57">
      <w:pPr>
        <w:keepLines/>
        <w:spacing w:after="0"/>
        <w:ind w:left="567"/>
        <w:rPr>
          <w:color w:val="0000FF"/>
        </w:rPr>
      </w:pPr>
      <w:r w:rsidRPr="00E76B57">
        <w:rPr>
          <w:color w:val="0000FF"/>
        </w:rPr>
        <w:t>T-Mobile USA</w:t>
      </w:r>
    </w:p>
    <w:p w14:paraId="1FE89E6A" w14:textId="77777777" w:rsidR="00745058" w:rsidRPr="008705B8" w:rsidRDefault="00745058" w:rsidP="00E76B57">
      <w:pPr>
        <w:keepLines/>
        <w:spacing w:after="0"/>
        <w:ind w:left="567"/>
        <w:rPr>
          <w:color w:val="0000FF"/>
        </w:rPr>
      </w:pPr>
      <w:r w:rsidRPr="008705B8">
        <w:rPr>
          <w:color w:val="0000FF"/>
        </w:rPr>
        <w:t>Vodafone</w:t>
      </w:r>
    </w:p>
    <w:p w14:paraId="490BC4BD" w14:textId="7A55F70A" w:rsidR="004B18EE" w:rsidRPr="004B18EE" w:rsidRDefault="004B18EE" w:rsidP="00E76B57">
      <w:pPr>
        <w:keepLines/>
        <w:spacing w:after="0"/>
        <w:ind w:left="567"/>
        <w:rPr>
          <w:color w:val="0000FF"/>
        </w:rPr>
      </w:pPr>
      <w:r w:rsidRPr="004B18EE">
        <w:rPr>
          <w:color w:val="0000FF"/>
        </w:rPr>
        <w:t>Xiaomi</w:t>
      </w:r>
    </w:p>
    <w:p w14:paraId="546C8440" w14:textId="29D0C469" w:rsidR="00745058" w:rsidRPr="004B18EE" w:rsidRDefault="00745058" w:rsidP="00E76B57">
      <w:pPr>
        <w:keepLines/>
        <w:spacing w:after="0"/>
        <w:ind w:left="567"/>
        <w:rPr>
          <w:color w:val="0000FF"/>
        </w:rPr>
      </w:pPr>
      <w:r w:rsidRPr="004B18EE">
        <w:rPr>
          <w:color w:val="0000FF"/>
        </w:rPr>
        <w:t>ZTE</w:t>
      </w:r>
    </w:p>
    <w:p w14:paraId="621A5BDF" w14:textId="77777777" w:rsidR="00745058" w:rsidRDefault="00745058" w:rsidP="00E76B57">
      <w:pPr>
        <w:keepLines/>
      </w:pPr>
    </w:p>
    <w:p w14:paraId="284364F0" w14:textId="77777777" w:rsidR="00745058" w:rsidRDefault="00745058" w:rsidP="00E76B57">
      <w:pPr>
        <w:keepLines/>
      </w:pPr>
      <w:r>
        <w:t>Puneet Jain (SA WG2 Chairman) chaired the conference call. Notes were taken by Maurice Pope (MCC).</w:t>
      </w:r>
    </w:p>
    <w:p w14:paraId="3C840662" w14:textId="77777777" w:rsidR="00745058" w:rsidRDefault="00745058" w:rsidP="00E76B57">
      <w:pPr>
        <w:keepLines/>
      </w:pPr>
    </w:p>
    <w:p w14:paraId="2FF5A41C" w14:textId="77777777" w:rsidR="00745058" w:rsidRDefault="00745058" w:rsidP="00E76B57">
      <w:pPr>
        <w:keepLines/>
      </w:pPr>
      <w:r>
        <w:t>NOTE: Meeting notes are not exhaustive and may not contain all the comments made during the conference call.</w:t>
      </w:r>
    </w:p>
    <w:p w14:paraId="5862FA1B" w14:textId="77777777" w:rsidR="00983B33" w:rsidRDefault="00983B33" w:rsidP="00E76B57">
      <w:pPr>
        <w:keepLines/>
      </w:pPr>
    </w:p>
    <w:p w14:paraId="166214B1" w14:textId="354D3A9F" w:rsidR="00745058" w:rsidRDefault="007272FC" w:rsidP="00E76B57">
      <w:pPr>
        <w:keepLines/>
      </w:pPr>
      <w:r>
        <w:t>Opening statements by SA</w:t>
      </w:r>
      <w:r w:rsidR="00672099">
        <w:t> WG</w:t>
      </w:r>
      <w:r>
        <w:t xml:space="preserve">2 Chairman: </w:t>
      </w:r>
      <w:r w:rsidR="00E76B57">
        <w:t>This is a work planning session for Q3 and Q4.</w:t>
      </w:r>
    </w:p>
    <w:p w14:paraId="66371EC6" w14:textId="176453C7" w:rsidR="007E14FE" w:rsidRDefault="004B18EE" w:rsidP="00E76B57">
      <w:pPr>
        <w:keepLines/>
      </w:pPr>
      <w:r>
        <w:t>Documents available at:</w:t>
      </w:r>
    </w:p>
    <w:p w14:paraId="7EEEBE4C" w14:textId="4839F091" w:rsidR="004B18EE" w:rsidRDefault="00146E48" w:rsidP="00E76B57">
      <w:pPr>
        <w:keepLines/>
      </w:pPr>
      <w:hyperlink r:id="rId5" w:history="1">
        <w:r w:rsidR="004B18EE" w:rsidRPr="00373B43">
          <w:rPr>
            <w:rStyle w:val="Hyperlink"/>
          </w:rPr>
          <w:t>ftp://ftp.3gpp.org/tsg_sa/WG2_Arch/TSGS2_139e_Electronic/Inbox/Drafts/SID_STATUS_REPORTS</w:t>
        </w:r>
      </w:hyperlink>
      <w:r w:rsidR="004B18EE">
        <w:t xml:space="preserve"> </w:t>
      </w:r>
    </w:p>
    <w:p w14:paraId="71CEC3C3" w14:textId="3B87467D" w:rsidR="004B18EE" w:rsidRDefault="00146E48" w:rsidP="00E76B57">
      <w:pPr>
        <w:keepLines/>
      </w:pPr>
      <w:hyperlink r:id="rId6" w:history="1">
        <w:r w:rsidR="004B18EE" w:rsidRPr="00373B43">
          <w:rPr>
            <w:rStyle w:val="Hyperlink"/>
          </w:rPr>
          <w:t>http://www.3gpp.org/ftp/tsg_sa/WG2_Arch/TSGS2_139e_Electronic/Inbox/Drafts/SID_STATUS_REPORTS</w:t>
        </w:r>
      </w:hyperlink>
      <w:r w:rsidR="004B18EE">
        <w:t xml:space="preserve"> </w:t>
      </w:r>
    </w:p>
    <w:p w14:paraId="059425B0" w14:textId="77777777" w:rsidR="004B18EE" w:rsidRDefault="004B18EE" w:rsidP="00E76B57">
      <w:pPr>
        <w:keepLines/>
      </w:pPr>
    </w:p>
    <w:p w14:paraId="30133BD1" w14:textId="0B55526E" w:rsidR="008772E1" w:rsidRDefault="004B18EE" w:rsidP="00E76B57">
      <w:pPr>
        <w:pStyle w:val="Heading1"/>
      </w:pPr>
      <w:r>
        <w:t>Presentation Slides</w:t>
      </w:r>
    </w:p>
    <w:p w14:paraId="546F8353" w14:textId="2AAE5727" w:rsidR="004B18EE" w:rsidRDefault="004B18EE" w:rsidP="00E76B57">
      <w:pPr>
        <w:keepLines/>
        <w:pBdr>
          <w:top w:val="single" w:sz="4" w:space="1" w:color="auto"/>
        </w:pBdr>
      </w:pPr>
      <w:r w:rsidRPr="004B18EE">
        <w:rPr>
          <w:color w:val="0000FF"/>
        </w:rPr>
        <w:t>SA2_Q3_Q4_2020_WP_r</w:t>
      </w:r>
      <w:r w:rsidR="00560F59">
        <w:rPr>
          <w:color w:val="0000FF"/>
        </w:rPr>
        <w:t>3</w:t>
      </w:r>
      <w:r w:rsidRPr="004B18EE">
        <w:rPr>
          <w:color w:val="0000FF"/>
        </w:rPr>
        <w:t>.pptx</w:t>
      </w:r>
      <w:r>
        <w:t xml:space="preserve"> SA2 Q3/Q4 Work Planning (SA WG2 Chairman)</w:t>
      </w:r>
    </w:p>
    <w:p w14:paraId="7DEDB7B9" w14:textId="77777777" w:rsidR="004B18EE" w:rsidRPr="00A3071B" w:rsidRDefault="004B18EE" w:rsidP="00E76B57">
      <w:pPr>
        <w:keepNext/>
        <w:keepLines/>
      </w:pPr>
      <w:r>
        <w:rPr>
          <w:b/>
        </w:rPr>
        <w:t>Discussion and conclusion:</w:t>
      </w:r>
    </w:p>
    <w:p w14:paraId="23AE3D54" w14:textId="7422FCC3" w:rsidR="004B18EE" w:rsidRPr="004B18EE" w:rsidRDefault="00E76B57" w:rsidP="00E76B57">
      <w:pPr>
        <w:keepLines/>
        <w:rPr>
          <w:b/>
          <w:bCs/>
        </w:rPr>
      </w:pPr>
      <w:r>
        <w:rPr>
          <w:b/>
          <w:bCs/>
        </w:rPr>
        <w:t xml:space="preserve">Slide 2: </w:t>
      </w:r>
      <w:r w:rsidR="004B18EE" w:rsidRPr="004B18EE">
        <w:rPr>
          <w:b/>
          <w:bCs/>
        </w:rPr>
        <w:t>SA2 Meeting Planning</w:t>
      </w:r>
    </w:p>
    <w:p w14:paraId="164174D8" w14:textId="6BE5C2F2" w:rsidR="004B18EE" w:rsidRDefault="00E76B57" w:rsidP="00E76B57">
      <w:pPr>
        <w:keepLines/>
      </w:pPr>
      <w:r>
        <w:t>There was discussion to try to move the RAN WG2/RAN WG3 planned meeting dates, but this was not possible. The 2020/Q3 dates for SA WG2 are therefore fixed. There are 2 options for 2020/Q4. It is proposed that 2020/Q4 will have 2 meetings, one spanning 2 weeks and one for 1 week. Topics/Agendas for the meetings are proposed in the following slides. The SA WG2 Chairman recommended Option 1.</w:t>
      </w:r>
    </w:p>
    <w:p w14:paraId="1D6C6C7C" w14:textId="77777777" w:rsidR="00E76B57" w:rsidRDefault="00E76B57" w:rsidP="00E76B57">
      <w:pPr>
        <w:keepLines/>
      </w:pPr>
      <w:r>
        <w:t>CCs will probably follow a similar schedule as for S2#139-e.</w:t>
      </w:r>
    </w:p>
    <w:p w14:paraId="04466945" w14:textId="0B599E37" w:rsidR="004B18EE" w:rsidRPr="004B18EE" w:rsidRDefault="004B18EE" w:rsidP="00E76B57">
      <w:pPr>
        <w:keepNext/>
        <w:keepLines/>
        <w:rPr>
          <w:b/>
          <w:bCs/>
        </w:rPr>
      </w:pPr>
      <w:r w:rsidRPr="004B18EE">
        <w:rPr>
          <w:b/>
          <w:bCs/>
        </w:rPr>
        <w:t>SA2#140E Dates/Agenda</w:t>
      </w:r>
    </w:p>
    <w:p w14:paraId="6BC853B9" w14:textId="77777777" w:rsidR="00E76B57" w:rsidRDefault="00E76B57" w:rsidP="00E76B57">
      <w:pPr>
        <w:pStyle w:val="B1"/>
        <w:keepNext/>
        <w:keepLines/>
      </w:pPr>
    </w:p>
    <w:p w14:paraId="20CE5DC2" w14:textId="676A1584" w:rsidR="004B18EE" w:rsidRDefault="00E76B57" w:rsidP="00E76B57">
      <w:pPr>
        <w:pStyle w:val="B1"/>
        <w:keepNext/>
        <w:keepLines/>
      </w:pPr>
      <w:r>
        <w:tab/>
      </w:r>
      <w:r w:rsidR="004B18EE">
        <w:t>-</w:t>
      </w:r>
      <w:r w:rsidR="004B18EE">
        <w:tab/>
        <w:t>Agenda:</w:t>
      </w:r>
    </w:p>
    <w:p w14:paraId="2FD84F72" w14:textId="6266BDBB" w:rsidR="004B18EE" w:rsidRDefault="004B18EE" w:rsidP="00E76B57">
      <w:pPr>
        <w:pStyle w:val="B2"/>
        <w:keepNext/>
        <w:keepLines/>
      </w:pPr>
      <w:r>
        <w:t>-</w:t>
      </w:r>
      <w:r>
        <w:tab/>
        <w:t>All agenda items</w:t>
      </w:r>
    </w:p>
    <w:p w14:paraId="1AD8A671" w14:textId="77777777" w:rsidR="004B18EE" w:rsidRDefault="004B18EE" w:rsidP="00E76B57">
      <w:pPr>
        <w:pStyle w:val="B2"/>
        <w:keepNext/>
        <w:keepLines/>
      </w:pPr>
      <w:r>
        <w:t>-</w:t>
      </w:r>
      <w:r>
        <w:tab/>
        <w:t>LS on all Agenda items</w:t>
      </w:r>
    </w:p>
    <w:p w14:paraId="3F311355" w14:textId="77777777" w:rsidR="004B18EE" w:rsidRDefault="004B18EE" w:rsidP="00E76B57">
      <w:pPr>
        <w:pStyle w:val="B2"/>
        <w:keepNext/>
        <w:keepLines/>
      </w:pPr>
      <w:r w:rsidRPr="00E76B57">
        <w:rPr>
          <w:color w:val="0000FF"/>
        </w:rPr>
        <w:t>-</w:t>
      </w:r>
      <w:r w:rsidRPr="00E76B57">
        <w:rPr>
          <w:color w:val="0000FF"/>
        </w:rPr>
        <w:tab/>
        <w:t>8.X (All Rel-17 SIDs</w:t>
      </w:r>
      <w:r w:rsidRPr="00E76B57">
        <w:rPr>
          <w:b/>
          <w:bCs/>
          <w:color w:val="0000FF"/>
        </w:rPr>
        <w:t xml:space="preserve"> + 5GSAT_ARCH WID</w:t>
      </w:r>
      <w:r w:rsidRPr="00E76B57">
        <w:rPr>
          <w:color w:val="0000FF"/>
        </w:rPr>
        <w:t>)</w:t>
      </w:r>
    </w:p>
    <w:p w14:paraId="430DA71F" w14:textId="77777777" w:rsidR="004B18EE" w:rsidRDefault="004B18EE" w:rsidP="00E76B57">
      <w:pPr>
        <w:pStyle w:val="B1"/>
        <w:keepNext/>
        <w:keepLines/>
      </w:pPr>
      <w:r>
        <w:t>-</w:t>
      </w:r>
      <w:r>
        <w:tab/>
        <w:t>Single Docs Request/Submission deadline for all Agenda Items</w:t>
      </w:r>
    </w:p>
    <w:p w14:paraId="5DC4680B" w14:textId="77777777" w:rsidR="004B18EE" w:rsidRDefault="004B18EE" w:rsidP="00E76B57">
      <w:pPr>
        <w:pStyle w:val="B1"/>
        <w:keepNext/>
        <w:keepLines/>
      </w:pPr>
      <w:r>
        <w:t>-</w:t>
      </w:r>
      <w:r>
        <w:tab/>
        <w:t>Meeting starts on 19-Aug-2020 for all Agenda Items</w:t>
      </w:r>
    </w:p>
    <w:p w14:paraId="07C4046B" w14:textId="77777777" w:rsidR="004B18EE" w:rsidRDefault="004B18EE" w:rsidP="00E76B57">
      <w:pPr>
        <w:pStyle w:val="B1"/>
        <w:keepNext/>
        <w:keepLines/>
      </w:pPr>
      <w:r>
        <w:t>-</w:t>
      </w:r>
      <w:r>
        <w:tab/>
        <w:t>Deadlines on providing Revisions/Final comments -</w:t>
      </w:r>
    </w:p>
    <w:p w14:paraId="02EC07EA" w14:textId="77777777" w:rsidR="004B18EE" w:rsidRDefault="004B18EE" w:rsidP="00E76B57">
      <w:pPr>
        <w:pStyle w:val="B2"/>
        <w:keepNext/>
        <w:keepLines/>
      </w:pPr>
      <w:r>
        <w:t>-</w:t>
      </w:r>
      <w:r>
        <w:tab/>
        <w:t>Deadline#1 applies to AI# 4.X, 5.X, 7.X</w:t>
      </w:r>
    </w:p>
    <w:p w14:paraId="59362C66" w14:textId="77777777" w:rsidR="004B18EE" w:rsidRDefault="004B18EE" w:rsidP="00E76B57">
      <w:pPr>
        <w:pStyle w:val="B2"/>
        <w:keepNext/>
        <w:keepLines/>
      </w:pPr>
      <w:r>
        <w:t>-</w:t>
      </w:r>
      <w:r>
        <w:tab/>
        <w:t>Deadline#2 applies to AI# 8.X, 9.X</w:t>
      </w:r>
    </w:p>
    <w:p w14:paraId="027A6635" w14:textId="77777777" w:rsidR="004B18EE" w:rsidRDefault="004B18EE" w:rsidP="00E76B57">
      <w:pPr>
        <w:pStyle w:val="B1"/>
        <w:keepNext/>
        <w:keepLines/>
      </w:pPr>
      <w:r>
        <w:t>-</w:t>
      </w:r>
      <w:r>
        <w:tab/>
        <w:t>General guidance on Rel-17 SIDs :</w:t>
      </w:r>
    </w:p>
    <w:p w14:paraId="6C8DB46A" w14:textId="77777777" w:rsidR="004B18EE" w:rsidRPr="00E76B57" w:rsidRDefault="004B18EE" w:rsidP="00E76B57">
      <w:pPr>
        <w:pStyle w:val="B2"/>
        <w:keepNext/>
        <w:keepLines/>
        <w:rPr>
          <w:b/>
          <w:bCs/>
          <w:color w:val="0000FF"/>
        </w:rPr>
      </w:pPr>
      <w:r w:rsidRPr="00E76B57">
        <w:rPr>
          <w:b/>
          <w:bCs/>
          <w:color w:val="0000FF"/>
        </w:rPr>
        <w:t>-</w:t>
      </w:r>
      <w:r w:rsidRPr="00E76B57">
        <w:rPr>
          <w:b/>
          <w:bCs/>
          <w:color w:val="0000FF"/>
        </w:rPr>
        <w:tab/>
        <w:t>No New KI</w:t>
      </w:r>
    </w:p>
    <w:p w14:paraId="61393E61" w14:textId="77777777" w:rsidR="004B18EE" w:rsidRPr="00E76B57" w:rsidRDefault="004B18EE" w:rsidP="00E76B57">
      <w:pPr>
        <w:pStyle w:val="B2"/>
        <w:keepNext/>
        <w:keepLines/>
        <w:rPr>
          <w:b/>
          <w:bCs/>
        </w:rPr>
      </w:pPr>
      <w:r w:rsidRPr="00E76B57">
        <w:rPr>
          <w:b/>
          <w:bCs/>
        </w:rPr>
        <w:t>-</w:t>
      </w:r>
      <w:r w:rsidRPr="00E76B57">
        <w:rPr>
          <w:b/>
          <w:bCs/>
        </w:rPr>
        <w:tab/>
        <w:t>Last meeting to bring any new solutions. New solution proposals should be reasonably complete.</w:t>
      </w:r>
    </w:p>
    <w:p w14:paraId="2D19E307" w14:textId="77777777" w:rsidR="004B18EE" w:rsidRDefault="004B18EE" w:rsidP="00E76B57">
      <w:pPr>
        <w:pStyle w:val="B2"/>
        <w:keepNext/>
        <w:keepLines/>
      </w:pPr>
      <w:r>
        <w:t>-</w:t>
      </w:r>
      <w:r>
        <w:tab/>
        <w:t>Start solution evaluations/interim conclusions.</w:t>
      </w:r>
    </w:p>
    <w:p w14:paraId="5D53E287" w14:textId="77777777" w:rsidR="004B18EE" w:rsidRDefault="004B18EE" w:rsidP="00E76B57">
      <w:pPr>
        <w:pStyle w:val="B2"/>
        <w:keepNext/>
        <w:keepLines/>
      </w:pPr>
      <w:r>
        <w:t>-</w:t>
      </w:r>
      <w:r>
        <w:tab/>
        <w:t>Draft LS to other WGs (e.g. RAN2/3) for feedback.</w:t>
      </w:r>
    </w:p>
    <w:p w14:paraId="36005650" w14:textId="77777777" w:rsidR="004B18EE" w:rsidRDefault="004B18EE" w:rsidP="00E76B57">
      <w:pPr>
        <w:pStyle w:val="B2"/>
        <w:keepNext/>
        <w:keepLines/>
      </w:pPr>
      <w:r w:rsidRPr="00E76B57">
        <w:rPr>
          <w:color w:val="0000FF"/>
        </w:rPr>
        <w:t>-</w:t>
      </w:r>
      <w:r w:rsidRPr="00E76B57">
        <w:rPr>
          <w:color w:val="0000FF"/>
        </w:rPr>
        <w:tab/>
      </w:r>
      <w:r w:rsidRPr="00E76B57">
        <w:rPr>
          <w:b/>
          <w:bCs/>
          <w:color w:val="0000FF"/>
        </w:rPr>
        <w:t>Draft</w:t>
      </w:r>
      <w:r w:rsidRPr="00E76B57">
        <w:rPr>
          <w:color w:val="0000FF"/>
        </w:rPr>
        <w:t xml:space="preserve"> CR for 5GSAT_ARCH WID</w:t>
      </w:r>
    </w:p>
    <w:p w14:paraId="703C904C" w14:textId="69B5225A" w:rsidR="004B18EE" w:rsidRDefault="004B18EE" w:rsidP="00E76B57">
      <w:pPr>
        <w:pStyle w:val="B1"/>
        <w:keepLines/>
      </w:pPr>
    </w:p>
    <w:tbl>
      <w:tblPr>
        <w:tblStyle w:val="TableGrid"/>
        <w:tblW w:w="0" w:type="auto"/>
        <w:tblInd w:w="567" w:type="dxa"/>
        <w:tblLook w:val="04A0" w:firstRow="1" w:lastRow="0" w:firstColumn="1" w:lastColumn="0" w:noHBand="0" w:noVBand="1"/>
      </w:tblPr>
      <w:tblGrid>
        <w:gridCol w:w="3411"/>
        <w:gridCol w:w="3425"/>
        <w:gridCol w:w="3359"/>
      </w:tblGrid>
      <w:tr w:rsidR="004B18EE" w:rsidRPr="004B18EE" w14:paraId="7DCF1EA0" w14:textId="77777777" w:rsidTr="004B18EE">
        <w:tc>
          <w:tcPr>
            <w:tcW w:w="3587" w:type="dxa"/>
          </w:tcPr>
          <w:p w14:paraId="2A5A0E66" w14:textId="77777777" w:rsidR="004B18EE" w:rsidRPr="004B18EE" w:rsidRDefault="004B18EE" w:rsidP="00E76B57">
            <w:pPr>
              <w:pStyle w:val="B1"/>
              <w:keepLines/>
              <w:ind w:left="0" w:firstLine="0"/>
            </w:pPr>
            <w:r w:rsidRPr="004B18EE">
              <w:t>Docs request</w:t>
            </w:r>
          </w:p>
        </w:tc>
        <w:tc>
          <w:tcPr>
            <w:tcW w:w="3587" w:type="dxa"/>
          </w:tcPr>
          <w:p w14:paraId="5BE736DF" w14:textId="77777777" w:rsidR="004B18EE" w:rsidRPr="004B18EE" w:rsidRDefault="004B18EE" w:rsidP="00E76B57">
            <w:pPr>
              <w:pStyle w:val="B1"/>
              <w:keepLines/>
              <w:ind w:left="0" w:firstLine="0"/>
            </w:pPr>
            <w:r w:rsidRPr="004B18EE">
              <w:t>13 Aug 2020 (Thursday)</w:t>
            </w:r>
          </w:p>
        </w:tc>
        <w:tc>
          <w:tcPr>
            <w:tcW w:w="3588" w:type="dxa"/>
          </w:tcPr>
          <w:p w14:paraId="5030DE5B" w14:textId="77777777" w:rsidR="004B18EE" w:rsidRPr="004B18EE" w:rsidRDefault="004B18EE" w:rsidP="00E76B57">
            <w:pPr>
              <w:pStyle w:val="B1"/>
              <w:keepLines/>
              <w:ind w:left="0" w:firstLine="0"/>
            </w:pPr>
            <w:r w:rsidRPr="004B18EE">
              <w:t>2400 UTC</w:t>
            </w:r>
          </w:p>
        </w:tc>
      </w:tr>
      <w:tr w:rsidR="004B18EE" w:rsidRPr="004B18EE" w14:paraId="01B0CC55" w14:textId="77777777" w:rsidTr="004B18EE">
        <w:tc>
          <w:tcPr>
            <w:tcW w:w="3587" w:type="dxa"/>
          </w:tcPr>
          <w:p w14:paraId="0DD6CA9A" w14:textId="77777777" w:rsidR="004B18EE" w:rsidRPr="004B18EE" w:rsidRDefault="004B18EE" w:rsidP="00E76B57">
            <w:pPr>
              <w:pStyle w:val="B1"/>
              <w:keepLines/>
              <w:ind w:left="0" w:firstLine="0"/>
            </w:pPr>
            <w:r w:rsidRPr="004B18EE">
              <w:t>Docs submission</w:t>
            </w:r>
          </w:p>
        </w:tc>
        <w:tc>
          <w:tcPr>
            <w:tcW w:w="3587" w:type="dxa"/>
          </w:tcPr>
          <w:p w14:paraId="04272DC5" w14:textId="77777777" w:rsidR="004B18EE" w:rsidRPr="004B18EE" w:rsidRDefault="004B18EE" w:rsidP="00E76B57">
            <w:pPr>
              <w:pStyle w:val="B1"/>
              <w:keepLines/>
              <w:ind w:left="0" w:firstLine="0"/>
            </w:pPr>
            <w:r w:rsidRPr="004B18EE">
              <w:t>13 Aug 2020 (Thursday)</w:t>
            </w:r>
          </w:p>
        </w:tc>
        <w:tc>
          <w:tcPr>
            <w:tcW w:w="3588" w:type="dxa"/>
          </w:tcPr>
          <w:p w14:paraId="6E139E67" w14:textId="77777777" w:rsidR="004B18EE" w:rsidRPr="004B18EE" w:rsidRDefault="004B18EE" w:rsidP="00E76B57">
            <w:pPr>
              <w:pStyle w:val="B1"/>
              <w:keepLines/>
              <w:ind w:left="0" w:firstLine="0"/>
            </w:pPr>
            <w:r w:rsidRPr="004B18EE">
              <w:t>2400 UTC</w:t>
            </w:r>
          </w:p>
        </w:tc>
      </w:tr>
      <w:tr w:rsidR="004B18EE" w:rsidRPr="004B18EE" w14:paraId="63DF051F" w14:textId="77777777" w:rsidTr="004B18EE">
        <w:tc>
          <w:tcPr>
            <w:tcW w:w="3587" w:type="dxa"/>
          </w:tcPr>
          <w:p w14:paraId="769B968B" w14:textId="77777777" w:rsidR="004B18EE" w:rsidRPr="004B18EE" w:rsidRDefault="004B18EE" w:rsidP="00E76B57">
            <w:pPr>
              <w:pStyle w:val="B1"/>
              <w:keepLines/>
              <w:ind w:left="0" w:firstLine="0"/>
              <w:rPr>
                <w:b/>
                <w:bCs/>
              </w:rPr>
            </w:pPr>
            <w:r w:rsidRPr="004B18EE">
              <w:rPr>
                <w:b/>
                <w:bCs/>
              </w:rPr>
              <w:t>Start of e-meeting</w:t>
            </w:r>
          </w:p>
        </w:tc>
        <w:tc>
          <w:tcPr>
            <w:tcW w:w="3587" w:type="dxa"/>
          </w:tcPr>
          <w:p w14:paraId="49EB3F25" w14:textId="77777777" w:rsidR="004B18EE" w:rsidRPr="004B18EE" w:rsidRDefault="004B18EE" w:rsidP="00E76B57">
            <w:pPr>
              <w:pStyle w:val="B1"/>
              <w:keepLines/>
              <w:ind w:left="0" w:firstLine="0"/>
              <w:rPr>
                <w:b/>
                <w:bCs/>
              </w:rPr>
            </w:pPr>
            <w:r w:rsidRPr="004B18EE">
              <w:rPr>
                <w:b/>
                <w:bCs/>
              </w:rPr>
              <w:t xml:space="preserve">19 Aug 2020 (Wednesday), </w:t>
            </w:r>
            <w:r w:rsidRPr="00E76B57">
              <w:rPr>
                <w:b/>
                <w:bCs/>
                <w:color w:val="0000FF"/>
              </w:rPr>
              <w:t>CC#1</w:t>
            </w:r>
          </w:p>
        </w:tc>
        <w:tc>
          <w:tcPr>
            <w:tcW w:w="3588" w:type="dxa"/>
          </w:tcPr>
          <w:p w14:paraId="60E24788" w14:textId="77777777" w:rsidR="004B18EE" w:rsidRPr="004B18EE" w:rsidRDefault="004B18EE" w:rsidP="00E76B57">
            <w:pPr>
              <w:pStyle w:val="B1"/>
              <w:keepLines/>
              <w:ind w:left="0" w:firstLine="0"/>
              <w:rPr>
                <w:b/>
                <w:bCs/>
              </w:rPr>
            </w:pPr>
            <w:r w:rsidRPr="004B18EE">
              <w:rPr>
                <w:b/>
                <w:bCs/>
              </w:rPr>
              <w:t>0000 UTC</w:t>
            </w:r>
          </w:p>
        </w:tc>
      </w:tr>
      <w:tr w:rsidR="00E76B57" w:rsidRPr="00E76B57" w14:paraId="50E4E256" w14:textId="77777777" w:rsidTr="004B18EE">
        <w:tc>
          <w:tcPr>
            <w:tcW w:w="3587" w:type="dxa"/>
          </w:tcPr>
          <w:p w14:paraId="7DD4527F" w14:textId="77777777" w:rsidR="004B18EE" w:rsidRPr="00E76B57" w:rsidRDefault="004B18EE" w:rsidP="00E76B57">
            <w:pPr>
              <w:pStyle w:val="B1"/>
              <w:keepLines/>
              <w:ind w:left="0" w:firstLine="0"/>
              <w:rPr>
                <w:color w:val="0000FF"/>
              </w:rPr>
            </w:pPr>
            <w:r w:rsidRPr="00E76B57">
              <w:rPr>
                <w:color w:val="0000FF"/>
              </w:rPr>
              <w:t>Deadlines#1</w:t>
            </w:r>
          </w:p>
        </w:tc>
        <w:tc>
          <w:tcPr>
            <w:tcW w:w="3587" w:type="dxa"/>
          </w:tcPr>
          <w:p w14:paraId="556DC2FA" w14:textId="77777777" w:rsidR="004B18EE" w:rsidRPr="00E76B57" w:rsidRDefault="004B18EE" w:rsidP="00E76B57">
            <w:pPr>
              <w:pStyle w:val="B1"/>
              <w:keepLines/>
              <w:ind w:left="0" w:firstLine="0"/>
              <w:rPr>
                <w:b/>
                <w:bCs/>
                <w:color w:val="0000FF"/>
              </w:rPr>
            </w:pPr>
            <w:r w:rsidRPr="00E76B57">
              <w:rPr>
                <w:b/>
                <w:bCs/>
                <w:color w:val="0000FF"/>
              </w:rPr>
              <w:t>Applies to AI# 4.X, 5.X, 7.X</w:t>
            </w:r>
          </w:p>
        </w:tc>
        <w:tc>
          <w:tcPr>
            <w:tcW w:w="3588" w:type="dxa"/>
          </w:tcPr>
          <w:p w14:paraId="6EDDDFF0" w14:textId="77777777" w:rsidR="004B18EE" w:rsidRPr="00E76B57" w:rsidRDefault="004B18EE" w:rsidP="00E76B57">
            <w:pPr>
              <w:pStyle w:val="B1"/>
              <w:keepLines/>
              <w:ind w:left="0" w:firstLine="0"/>
              <w:rPr>
                <w:color w:val="0000FF"/>
              </w:rPr>
            </w:pPr>
          </w:p>
        </w:tc>
      </w:tr>
      <w:tr w:rsidR="004B18EE" w:rsidRPr="004B18EE" w14:paraId="61734909" w14:textId="77777777" w:rsidTr="004B18EE">
        <w:tc>
          <w:tcPr>
            <w:tcW w:w="3587" w:type="dxa"/>
          </w:tcPr>
          <w:p w14:paraId="77CBE9A9" w14:textId="77777777" w:rsidR="004B18EE" w:rsidRPr="004B18EE" w:rsidRDefault="004B18EE" w:rsidP="00E76B57">
            <w:pPr>
              <w:pStyle w:val="B1"/>
              <w:keepLines/>
              <w:ind w:left="0" w:firstLine="0"/>
            </w:pPr>
            <w:r w:rsidRPr="004B18EE">
              <w:t>Revisions by</w:t>
            </w:r>
          </w:p>
        </w:tc>
        <w:tc>
          <w:tcPr>
            <w:tcW w:w="3587" w:type="dxa"/>
          </w:tcPr>
          <w:p w14:paraId="64CFF23A" w14:textId="77777777" w:rsidR="004B18EE" w:rsidRPr="004B18EE" w:rsidRDefault="004B18EE" w:rsidP="00E76B57">
            <w:pPr>
              <w:pStyle w:val="B1"/>
              <w:keepLines/>
              <w:ind w:left="0" w:firstLine="0"/>
            </w:pPr>
            <w:r w:rsidRPr="004B18EE">
              <w:t>24 Aug 2020 (Monday)</w:t>
            </w:r>
          </w:p>
        </w:tc>
        <w:tc>
          <w:tcPr>
            <w:tcW w:w="3588" w:type="dxa"/>
          </w:tcPr>
          <w:p w14:paraId="188C8266" w14:textId="77777777" w:rsidR="004B18EE" w:rsidRPr="004B18EE" w:rsidRDefault="004B18EE" w:rsidP="00E76B57">
            <w:pPr>
              <w:pStyle w:val="B1"/>
              <w:keepLines/>
              <w:ind w:left="0" w:firstLine="0"/>
            </w:pPr>
            <w:r w:rsidRPr="004B18EE">
              <w:t>1700 UTC</w:t>
            </w:r>
          </w:p>
        </w:tc>
      </w:tr>
      <w:tr w:rsidR="004B18EE" w:rsidRPr="004B18EE" w14:paraId="448457DF" w14:textId="77777777" w:rsidTr="004B18EE">
        <w:tc>
          <w:tcPr>
            <w:tcW w:w="3587" w:type="dxa"/>
          </w:tcPr>
          <w:p w14:paraId="1EC5D123" w14:textId="77777777" w:rsidR="004B18EE" w:rsidRPr="004B18EE" w:rsidRDefault="004B18EE" w:rsidP="00E76B57">
            <w:pPr>
              <w:pStyle w:val="B1"/>
              <w:keepLines/>
              <w:ind w:left="0" w:firstLine="0"/>
            </w:pPr>
            <w:r w:rsidRPr="004B18EE">
              <w:t>Final Comments</w:t>
            </w:r>
          </w:p>
        </w:tc>
        <w:tc>
          <w:tcPr>
            <w:tcW w:w="3587" w:type="dxa"/>
          </w:tcPr>
          <w:p w14:paraId="25F4F0A7" w14:textId="77777777" w:rsidR="004B18EE" w:rsidRPr="004B18EE" w:rsidRDefault="004B18EE" w:rsidP="00E76B57">
            <w:pPr>
              <w:pStyle w:val="B1"/>
              <w:keepLines/>
              <w:ind w:left="0" w:firstLine="0"/>
            </w:pPr>
            <w:r w:rsidRPr="004B18EE">
              <w:t>25 Aug 2020 (Tuesday)</w:t>
            </w:r>
          </w:p>
        </w:tc>
        <w:tc>
          <w:tcPr>
            <w:tcW w:w="3588" w:type="dxa"/>
          </w:tcPr>
          <w:p w14:paraId="40C0EE57" w14:textId="77777777" w:rsidR="004B18EE" w:rsidRPr="004B18EE" w:rsidRDefault="004B18EE" w:rsidP="00E76B57">
            <w:pPr>
              <w:pStyle w:val="B1"/>
              <w:keepLines/>
              <w:ind w:left="0" w:firstLine="0"/>
            </w:pPr>
            <w:r w:rsidRPr="004B18EE">
              <w:t>1700 UTC</w:t>
            </w:r>
          </w:p>
        </w:tc>
      </w:tr>
      <w:tr w:rsidR="004B18EE" w:rsidRPr="004B18EE" w14:paraId="5C6C8805" w14:textId="77777777" w:rsidTr="004B18EE">
        <w:tc>
          <w:tcPr>
            <w:tcW w:w="3587" w:type="dxa"/>
          </w:tcPr>
          <w:p w14:paraId="242BDECE" w14:textId="77777777" w:rsidR="004B18EE" w:rsidRPr="004B18EE" w:rsidRDefault="004B18EE" w:rsidP="00E76B57">
            <w:pPr>
              <w:pStyle w:val="B1"/>
              <w:keepLines/>
              <w:ind w:left="0" w:firstLine="0"/>
            </w:pPr>
            <w:r w:rsidRPr="004B18EE">
              <w:t>Close of AI# 4.X, 5.X, 7.X</w:t>
            </w:r>
          </w:p>
        </w:tc>
        <w:tc>
          <w:tcPr>
            <w:tcW w:w="3587" w:type="dxa"/>
          </w:tcPr>
          <w:p w14:paraId="420F41AE" w14:textId="77777777" w:rsidR="004B18EE" w:rsidRPr="004B18EE" w:rsidRDefault="004B18EE" w:rsidP="00E76B57">
            <w:pPr>
              <w:pStyle w:val="B1"/>
              <w:keepLines/>
              <w:ind w:left="0" w:firstLine="0"/>
            </w:pPr>
            <w:r w:rsidRPr="004B18EE">
              <w:t xml:space="preserve">26 Aug 2020 (Wednesday), </w:t>
            </w:r>
            <w:r w:rsidRPr="00E76B57">
              <w:rPr>
                <w:b/>
                <w:bCs/>
                <w:color w:val="0000FF"/>
              </w:rPr>
              <w:t>CC#2</w:t>
            </w:r>
          </w:p>
        </w:tc>
        <w:tc>
          <w:tcPr>
            <w:tcW w:w="3588" w:type="dxa"/>
          </w:tcPr>
          <w:p w14:paraId="5E577691" w14:textId="77777777" w:rsidR="004B18EE" w:rsidRPr="004B18EE" w:rsidRDefault="004B18EE" w:rsidP="00E76B57">
            <w:pPr>
              <w:pStyle w:val="B1"/>
              <w:keepLines/>
              <w:ind w:left="0" w:firstLine="0"/>
            </w:pPr>
            <w:r w:rsidRPr="004B18EE">
              <w:t>1700 UTC</w:t>
            </w:r>
          </w:p>
        </w:tc>
      </w:tr>
      <w:tr w:rsidR="004B18EE" w:rsidRPr="004B18EE" w14:paraId="17C25B5E" w14:textId="77777777" w:rsidTr="004B18EE">
        <w:tc>
          <w:tcPr>
            <w:tcW w:w="3587" w:type="dxa"/>
          </w:tcPr>
          <w:p w14:paraId="4AAAFE82" w14:textId="77777777" w:rsidR="004B18EE" w:rsidRPr="004B18EE" w:rsidRDefault="004B18EE" w:rsidP="00E76B57">
            <w:pPr>
              <w:pStyle w:val="B1"/>
              <w:keepLines/>
              <w:ind w:left="0" w:firstLine="0"/>
            </w:pPr>
            <w:r w:rsidRPr="004B18EE">
              <w:t>Upload Approved docs</w:t>
            </w:r>
          </w:p>
        </w:tc>
        <w:tc>
          <w:tcPr>
            <w:tcW w:w="3587" w:type="dxa"/>
          </w:tcPr>
          <w:p w14:paraId="1CF2A123" w14:textId="77777777" w:rsidR="004B18EE" w:rsidRPr="004B18EE" w:rsidRDefault="004B18EE" w:rsidP="00E76B57">
            <w:pPr>
              <w:pStyle w:val="B1"/>
              <w:keepLines/>
              <w:ind w:left="0" w:firstLine="0"/>
            </w:pPr>
            <w:r w:rsidRPr="004B18EE">
              <w:t xml:space="preserve">27 Aug 2020 (Thursday), </w:t>
            </w:r>
            <w:r w:rsidRPr="00E76B57">
              <w:rPr>
                <w:b/>
                <w:bCs/>
                <w:color w:val="0000FF"/>
              </w:rPr>
              <w:t>CC#3</w:t>
            </w:r>
          </w:p>
        </w:tc>
        <w:tc>
          <w:tcPr>
            <w:tcW w:w="3588" w:type="dxa"/>
          </w:tcPr>
          <w:p w14:paraId="231C8260" w14:textId="77777777" w:rsidR="004B18EE" w:rsidRPr="004B18EE" w:rsidRDefault="004B18EE" w:rsidP="00E76B57">
            <w:pPr>
              <w:pStyle w:val="B1"/>
              <w:keepLines/>
              <w:ind w:left="0" w:firstLine="0"/>
            </w:pPr>
            <w:r w:rsidRPr="004B18EE">
              <w:t>1700 UTC</w:t>
            </w:r>
          </w:p>
        </w:tc>
      </w:tr>
      <w:tr w:rsidR="00E76B57" w:rsidRPr="00E76B57" w14:paraId="2AE7C97E" w14:textId="77777777" w:rsidTr="004B18EE">
        <w:tc>
          <w:tcPr>
            <w:tcW w:w="3587" w:type="dxa"/>
          </w:tcPr>
          <w:p w14:paraId="1637EB5C" w14:textId="77777777" w:rsidR="004B18EE" w:rsidRPr="00E76B57" w:rsidRDefault="004B18EE" w:rsidP="00E76B57">
            <w:pPr>
              <w:pStyle w:val="B1"/>
              <w:keepLines/>
              <w:ind w:left="0" w:firstLine="0"/>
              <w:rPr>
                <w:color w:val="0000FF"/>
              </w:rPr>
            </w:pPr>
            <w:r w:rsidRPr="00E76B57">
              <w:rPr>
                <w:color w:val="0000FF"/>
              </w:rPr>
              <w:t>Deadlines#2</w:t>
            </w:r>
          </w:p>
        </w:tc>
        <w:tc>
          <w:tcPr>
            <w:tcW w:w="3587" w:type="dxa"/>
          </w:tcPr>
          <w:p w14:paraId="7A4CE376" w14:textId="77777777" w:rsidR="004B18EE" w:rsidRPr="00E76B57" w:rsidRDefault="004B18EE" w:rsidP="00E76B57">
            <w:pPr>
              <w:pStyle w:val="B1"/>
              <w:keepLines/>
              <w:ind w:left="0" w:firstLine="0"/>
              <w:rPr>
                <w:b/>
                <w:bCs/>
                <w:color w:val="0000FF"/>
              </w:rPr>
            </w:pPr>
            <w:r w:rsidRPr="00E76B57">
              <w:rPr>
                <w:b/>
                <w:bCs/>
                <w:color w:val="0000FF"/>
              </w:rPr>
              <w:t>Applies to AI# 8.X, 9.X</w:t>
            </w:r>
          </w:p>
        </w:tc>
        <w:tc>
          <w:tcPr>
            <w:tcW w:w="3588" w:type="dxa"/>
          </w:tcPr>
          <w:p w14:paraId="72BF2B29" w14:textId="77777777" w:rsidR="004B18EE" w:rsidRPr="00E76B57" w:rsidRDefault="004B18EE" w:rsidP="00E76B57">
            <w:pPr>
              <w:pStyle w:val="B1"/>
              <w:keepLines/>
              <w:ind w:left="0" w:firstLine="0"/>
              <w:rPr>
                <w:color w:val="0000FF"/>
              </w:rPr>
            </w:pPr>
          </w:p>
        </w:tc>
      </w:tr>
      <w:tr w:rsidR="004B18EE" w:rsidRPr="004B18EE" w14:paraId="2F9A58F4" w14:textId="77777777" w:rsidTr="004B18EE">
        <w:tc>
          <w:tcPr>
            <w:tcW w:w="3587" w:type="dxa"/>
          </w:tcPr>
          <w:p w14:paraId="1929BB85" w14:textId="77777777" w:rsidR="004B18EE" w:rsidRPr="004B18EE" w:rsidRDefault="004B18EE" w:rsidP="00E76B57">
            <w:pPr>
              <w:pStyle w:val="B1"/>
              <w:keepLines/>
              <w:ind w:left="0" w:firstLine="0"/>
            </w:pPr>
            <w:r w:rsidRPr="004B18EE">
              <w:t>Revisions</w:t>
            </w:r>
          </w:p>
        </w:tc>
        <w:tc>
          <w:tcPr>
            <w:tcW w:w="3587" w:type="dxa"/>
          </w:tcPr>
          <w:p w14:paraId="710BA180" w14:textId="77777777" w:rsidR="004B18EE" w:rsidRPr="004B18EE" w:rsidRDefault="004B18EE" w:rsidP="00E76B57">
            <w:pPr>
              <w:pStyle w:val="B1"/>
              <w:keepLines/>
              <w:ind w:left="0" w:firstLine="0"/>
            </w:pPr>
            <w:r w:rsidRPr="004B18EE">
              <w:t>28 Aug 2020 (Friday)</w:t>
            </w:r>
          </w:p>
        </w:tc>
        <w:tc>
          <w:tcPr>
            <w:tcW w:w="3588" w:type="dxa"/>
          </w:tcPr>
          <w:p w14:paraId="663F9094" w14:textId="77777777" w:rsidR="004B18EE" w:rsidRPr="004B18EE" w:rsidRDefault="004B18EE" w:rsidP="00E76B57">
            <w:pPr>
              <w:pStyle w:val="B1"/>
              <w:keepLines/>
              <w:ind w:left="0" w:firstLine="0"/>
            </w:pPr>
            <w:r w:rsidRPr="004B18EE">
              <w:t>1700 UTC</w:t>
            </w:r>
          </w:p>
        </w:tc>
      </w:tr>
      <w:tr w:rsidR="004B18EE" w:rsidRPr="004B18EE" w14:paraId="56C455E2" w14:textId="77777777" w:rsidTr="004B18EE">
        <w:tc>
          <w:tcPr>
            <w:tcW w:w="3587" w:type="dxa"/>
          </w:tcPr>
          <w:p w14:paraId="4F5364A7" w14:textId="77777777" w:rsidR="004B18EE" w:rsidRPr="004B18EE" w:rsidRDefault="004B18EE" w:rsidP="00E76B57">
            <w:pPr>
              <w:pStyle w:val="B1"/>
              <w:keepLines/>
              <w:ind w:left="0" w:firstLine="0"/>
            </w:pPr>
            <w:r w:rsidRPr="004B18EE">
              <w:t>Final Comments</w:t>
            </w:r>
          </w:p>
        </w:tc>
        <w:tc>
          <w:tcPr>
            <w:tcW w:w="3587" w:type="dxa"/>
          </w:tcPr>
          <w:p w14:paraId="4D49369B" w14:textId="77777777" w:rsidR="004B18EE" w:rsidRPr="004B18EE" w:rsidRDefault="004B18EE" w:rsidP="00E76B57">
            <w:pPr>
              <w:pStyle w:val="B1"/>
              <w:keepLines/>
              <w:ind w:left="0" w:firstLine="0"/>
            </w:pPr>
            <w:r w:rsidRPr="004B18EE">
              <w:t>31 Aug 2020 (Monday)</w:t>
            </w:r>
          </w:p>
        </w:tc>
        <w:tc>
          <w:tcPr>
            <w:tcW w:w="3588" w:type="dxa"/>
          </w:tcPr>
          <w:p w14:paraId="0CC0AD48" w14:textId="77777777" w:rsidR="004B18EE" w:rsidRPr="004B18EE" w:rsidRDefault="004B18EE" w:rsidP="00E76B57">
            <w:pPr>
              <w:pStyle w:val="B1"/>
              <w:keepLines/>
              <w:ind w:left="0" w:firstLine="0"/>
            </w:pPr>
            <w:r w:rsidRPr="004B18EE">
              <w:t>1700 UTC</w:t>
            </w:r>
          </w:p>
        </w:tc>
      </w:tr>
      <w:tr w:rsidR="004B18EE" w:rsidRPr="004B18EE" w14:paraId="0871CD45" w14:textId="77777777" w:rsidTr="004B18EE">
        <w:tc>
          <w:tcPr>
            <w:tcW w:w="3587" w:type="dxa"/>
          </w:tcPr>
          <w:p w14:paraId="451F97D1" w14:textId="77777777" w:rsidR="004B18EE" w:rsidRPr="004B18EE" w:rsidRDefault="004B18EE" w:rsidP="00E76B57">
            <w:pPr>
              <w:pStyle w:val="B1"/>
              <w:keepLines/>
              <w:ind w:left="0" w:firstLine="0"/>
              <w:rPr>
                <w:b/>
                <w:bCs/>
              </w:rPr>
            </w:pPr>
            <w:r w:rsidRPr="004B18EE">
              <w:rPr>
                <w:b/>
                <w:bCs/>
              </w:rPr>
              <w:t>Close of e-meeting</w:t>
            </w:r>
          </w:p>
        </w:tc>
        <w:tc>
          <w:tcPr>
            <w:tcW w:w="3587" w:type="dxa"/>
          </w:tcPr>
          <w:p w14:paraId="68100929" w14:textId="77777777" w:rsidR="004B18EE" w:rsidRPr="004B18EE" w:rsidRDefault="004B18EE" w:rsidP="00E76B57">
            <w:pPr>
              <w:pStyle w:val="B1"/>
              <w:keepLines/>
              <w:ind w:left="0" w:firstLine="0"/>
              <w:rPr>
                <w:b/>
                <w:bCs/>
              </w:rPr>
            </w:pPr>
            <w:r w:rsidRPr="004B18EE">
              <w:rPr>
                <w:b/>
                <w:bCs/>
              </w:rPr>
              <w:t xml:space="preserve">01 Sep 2020 (Tuesday), </w:t>
            </w:r>
            <w:r w:rsidRPr="00E76B57">
              <w:rPr>
                <w:b/>
                <w:bCs/>
                <w:color w:val="0000FF"/>
              </w:rPr>
              <w:t>CC#4</w:t>
            </w:r>
          </w:p>
        </w:tc>
        <w:tc>
          <w:tcPr>
            <w:tcW w:w="3588" w:type="dxa"/>
          </w:tcPr>
          <w:p w14:paraId="4A3C5ABC" w14:textId="77777777" w:rsidR="004B18EE" w:rsidRPr="004B18EE" w:rsidRDefault="004B18EE" w:rsidP="00E76B57">
            <w:pPr>
              <w:pStyle w:val="B1"/>
              <w:keepLines/>
              <w:ind w:left="0" w:firstLine="0"/>
              <w:rPr>
                <w:b/>
                <w:bCs/>
              </w:rPr>
            </w:pPr>
            <w:r w:rsidRPr="004B18EE">
              <w:rPr>
                <w:b/>
                <w:bCs/>
              </w:rPr>
              <w:t>1700 UTC</w:t>
            </w:r>
          </w:p>
        </w:tc>
      </w:tr>
      <w:tr w:rsidR="004B18EE" w:rsidRPr="004B18EE" w14:paraId="714EF67A" w14:textId="77777777" w:rsidTr="004B18EE">
        <w:tc>
          <w:tcPr>
            <w:tcW w:w="3587" w:type="dxa"/>
          </w:tcPr>
          <w:p w14:paraId="10DC83EC" w14:textId="77777777" w:rsidR="004B18EE" w:rsidRPr="004B18EE" w:rsidRDefault="004B18EE" w:rsidP="00E76B57">
            <w:pPr>
              <w:pStyle w:val="B1"/>
              <w:keepLines/>
              <w:ind w:left="0" w:firstLine="0"/>
            </w:pPr>
            <w:r w:rsidRPr="004B18EE">
              <w:t>Upload Approved docs</w:t>
            </w:r>
          </w:p>
        </w:tc>
        <w:tc>
          <w:tcPr>
            <w:tcW w:w="3587" w:type="dxa"/>
          </w:tcPr>
          <w:p w14:paraId="76BD9C85" w14:textId="77777777" w:rsidR="004B18EE" w:rsidRPr="004B18EE" w:rsidRDefault="004B18EE" w:rsidP="00E76B57">
            <w:pPr>
              <w:pStyle w:val="B1"/>
              <w:keepLines/>
              <w:ind w:left="0" w:firstLine="0"/>
            </w:pPr>
            <w:r w:rsidRPr="004B18EE">
              <w:t>02 Sep 2020 (Wednesday)</w:t>
            </w:r>
          </w:p>
        </w:tc>
        <w:tc>
          <w:tcPr>
            <w:tcW w:w="3588" w:type="dxa"/>
          </w:tcPr>
          <w:p w14:paraId="632A8576" w14:textId="77777777" w:rsidR="004B18EE" w:rsidRPr="004B18EE" w:rsidRDefault="004B18EE" w:rsidP="00E76B57">
            <w:pPr>
              <w:pStyle w:val="B1"/>
              <w:keepLines/>
              <w:ind w:left="0" w:firstLine="0"/>
            </w:pPr>
            <w:r w:rsidRPr="004B18EE">
              <w:t>1700 UTC</w:t>
            </w:r>
          </w:p>
        </w:tc>
      </w:tr>
    </w:tbl>
    <w:p w14:paraId="1887A0A3" w14:textId="6874A457" w:rsidR="004B18EE" w:rsidRDefault="004B18EE" w:rsidP="00E76B57">
      <w:pPr>
        <w:pStyle w:val="B1"/>
        <w:keepLines/>
      </w:pPr>
    </w:p>
    <w:p w14:paraId="2F710654" w14:textId="61D02F31" w:rsidR="00E76B57" w:rsidRDefault="00E76B57" w:rsidP="00E76B57">
      <w:pPr>
        <w:keepLines/>
      </w:pPr>
      <w:r>
        <w:t>ZTE asked whether people can still comment on items 8.X as soon as the meeting starts. It was clarified that yes, all items will be open, but 4.X, 5.X and 7.X will close earlier than 8.X and 9.X.</w:t>
      </w:r>
    </w:p>
    <w:p w14:paraId="0AAF5A4C" w14:textId="4435711C" w:rsidR="00E76B57" w:rsidRDefault="00E76B57" w:rsidP="00E76B57">
      <w:pPr>
        <w:keepLines/>
      </w:pPr>
      <w:r>
        <w:t>LGE asked to allow new Key Issues for FS_V2XARC_Ph2.</w:t>
      </w:r>
    </w:p>
    <w:p w14:paraId="514113C4" w14:textId="1CB92F7F" w:rsidR="00E76B57" w:rsidRDefault="00E76B57" w:rsidP="00E76B57">
      <w:pPr>
        <w:keepLines/>
      </w:pPr>
      <w:r>
        <w:t xml:space="preserve">Tencent asked when 5G_AIS will be on the agenda </w:t>
      </w:r>
      <w:r w:rsidR="007621EA">
        <w:rPr>
          <w:rFonts w:hint="eastAsia"/>
          <w:lang w:eastAsia="zh-CN"/>
        </w:rPr>
        <w:t>if</w:t>
      </w:r>
      <w:r w:rsidR="007621EA">
        <w:rPr>
          <w:lang w:val="en-US" w:eastAsia="zh-CN"/>
        </w:rPr>
        <w:t xml:space="preserve"> people think coordination with RAN is needed</w:t>
      </w:r>
      <w:r w:rsidR="006B12E6">
        <w:rPr>
          <w:lang w:val="en-US" w:eastAsia="zh-CN"/>
        </w:rPr>
        <w:t xml:space="preserve">.  </w:t>
      </w:r>
      <w:r>
        <w:t>The SA WG2 Chairman replied that this will not be on the agenda for S</w:t>
      </w:r>
      <w:r w:rsidR="0038661A">
        <w:t>A</w:t>
      </w:r>
      <w:r>
        <w:t xml:space="preserve">2#140-E and will probably be in the November meeting as Stage 2 Freeze </w:t>
      </w:r>
      <w:r w:rsidR="0038661A">
        <w:t>is assumed to</w:t>
      </w:r>
      <w:r>
        <w:t xml:space="preserve"> be delayed to March 2021, which can be used for the normative work items.</w:t>
      </w:r>
      <w:r w:rsidRPr="00E76B57">
        <w:t xml:space="preserve"> </w:t>
      </w:r>
      <w:r>
        <w:t>Ericsson commented that if there are new QoS profiles introduced, these are usually provided to RAN WG2 for feedback and some LSs may be considered from October to get feedback.</w:t>
      </w:r>
      <w:r w:rsidR="007621EA">
        <w:t xml:space="preserve">  Tencent explained that they don’t insist LS and understand </w:t>
      </w:r>
      <w:r w:rsidR="006B12E6">
        <w:t xml:space="preserve">the </w:t>
      </w:r>
      <w:r w:rsidR="007621EA">
        <w:t>necessity and content of LS should be based on SA</w:t>
      </w:r>
      <w:r w:rsidR="00146E48">
        <w:t> WG</w:t>
      </w:r>
      <w:r w:rsidR="007621EA">
        <w:t>2 discussion outcome.</w:t>
      </w:r>
    </w:p>
    <w:p w14:paraId="32C5132E" w14:textId="42206CB3" w:rsidR="00E76B57" w:rsidRDefault="00E76B57" w:rsidP="00E76B57">
      <w:pPr>
        <w:keepLines/>
      </w:pPr>
      <w:r>
        <w:t>The SA WG2 Chairman clarified that if it is thought necessary, new documents can always be allocated for new outgoing LSs.</w:t>
      </w:r>
    </w:p>
    <w:p w14:paraId="0A9DB07E" w14:textId="00CB9138" w:rsidR="00E76B57" w:rsidRDefault="00E76B57" w:rsidP="00E76B57">
      <w:pPr>
        <w:keepLines/>
      </w:pPr>
      <w:r>
        <w:lastRenderedPageBreak/>
        <w:t>Nokia asked whether CC#3 will be concerned with. A</w:t>
      </w:r>
      <w:r w:rsidR="0038661A">
        <w:t>genda of the</w:t>
      </w:r>
      <w:r>
        <w:t xml:space="preserve"> CCs are TBD, but this will be focusing on Rel-17.</w:t>
      </w:r>
    </w:p>
    <w:p w14:paraId="25D81E39" w14:textId="70877491" w:rsidR="00E76B57" w:rsidRDefault="00E76B57" w:rsidP="00E76B57">
      <w:pPr>
        <w:keepLines/>
      </w:pPr>
      <w:r>
        <w:t>LGE asked whether there would be weekend working for the 2 week meetings. It is recommended that delegates do not work over the weekends and take their weekend break.</w:t>
      </w:r>
    </w:p>
    <w:p w14:paraId="178FC1E2" w14:textId="2EB95278" w:rsidR="00E76B57" w:rsidRDefault="00E76B57" w:rsidP="00E76B57">
      <w:pPr>
        <w:keepLines/>
      </w:pPr>
      <w:r>
        <w:t xml:space="preserve">CATT commented that there are no TUs for </w:t>
      </w:r>
      <w:r w:rsidR="0038661A">
        <w:t>eLCS</w:t>
      </w:r>
      <w:r>
        <w:t>_Ph2 in the October meeting and only November meeting can then be used to progress the work and asked if it can also be added to the October meeting. This will be considered under discussion of the SA2#141E.</w:t>
      </w:r>
    </w:p>
    <w:p w14:paraId="08175E47" w14:textId="6421F326" w:rsidR="004B18EE" w:rsidRPr="004B18EE" w:rsidRDefault="004B18EE" w:rsidP="00E76B57">
      <w:pPr>
        <w:keepNext/>
        <w:keepLines/>
        <w:rPr>
          <w:b/>
          <w:bCs/>
        </w:rPr>
      </w:pPr>
      <w:r w:rsidRPr="004B18EE">
        <w:rPr>
          <w:b/>
          <w:bCs/>
        </w:rPr>
        <w:t>SA2#141E Dates/Agenda</w:t>
      </w:r>
    </w:p>
    <w:p w14:paraId="20C0F69D" w14:textId="77777777" w:rsidR="00E76B57" w:rsidRDefault="00E76B57" w:rsidP="00E76B57">
      <w:pPr>
        <w:pStyle w:val="B1"/>
        <w:keepNext/>
        <w:keepLines/>
      </w:pPr>
      <w:r>
        <w:t>-</w:t>
      </w:r>
      <w:r>
        <w:tab/>
        <w:t>Agenda:</w:t>
      </w:r>
    </w:p>
    <w:p w14:paraId="25C19C1C" w14:textId="77777777" w:rsidR="00E76B57" w:rsidRDefault="00E76B57" w:rsidP="00E76B57">
      <w:pPr>
        <w:pStyle w:val="B2"/>
      </w:pPr>
      <w:r>
        <w:t>-</w:t>
      </w:r>
      <w:r>
        <w:tab/>
        <w:t>All agenda items (except TEI17)</w:t>
      </w:r>
    </w:p>
    <w:p w14:paraId="0F8EA50F" w14:textId="77777777" w:rsidR="00E76B57" w:rsidRPr="00E76B57" w:rsidRDefault="00E76B57" w:rsidP="00E76B57">
      <w:pPr>
        <w:pStyle w:val="B2"/>
        <w:rPr>
          <w:color w:val="0000FF"/>
        </w:rPr>
      </w:pPr>
      <w:r w:rsidRPr="00E76B57">
        <w:rPr>
          <w:color w:val="0000FF"/>
        </w:rPr>
        <w:t>-</w:t>
      </w:r>
      <w:r w:rsidRPr="00E76B57">
        <w:rPr>
          <w:color w:val="0000FF"/>
        </w:rPr>
        <w:tab/>
        <w:t>8.X (All Rel-17 SIDs</w:t>
      </w:r>
      <w:r w:rsidRPr="00E76B57">
        <w:rPr>
          <w:b/>
          <w:bCs/>
          <w:color w:val="0000FF"/>
        </w:rPr>
        <w:t xml:space="preserve"> + 5GSAT_ARCH WID)</w:t>
      </w:r>
    </w:p>
    <w:p w14:paraId="6E5EDD7B" w14:textId="77777777" w:rsidR="00E76B57" w:rsidRDefault="00E76B57" w:rsidP="00E76B57">
      <w:pPr>
        <w:pStyle w:val="B1"/>
        <w:keepNext/>
        <w:keepLines/>
      </w:pPr>
      <w:r>
        <w:t>-</w:t>
      </w:r>
      <w:r>
        <w:tab/>
        <w:t>Single Docs Request/Submission deadline for all Agenda Items</w:t>
      </w:r>
    </w:p>
    <w:p w14:paraId="486397E4" w14:textId="77777777" w:rsidR="00E76B57" w:rsidRDefault="00E76B57" w:rsidP="00E76B57">
      <w:pPr>
        <w:pStyle w:val="B1"/>
        <w:keepNext/>
        <w:keepLines/>
      </w:pPr>
      <w:r>
        <w:t>-</w:t>
      </w:r>
      <w:r>
        <w:tab/>
        <w:t>Meeting starts on 12-Oct-2020 for all Agenda Items</w:t>
      </w:r>
    </w:p>
    <w:p w14:paraId="2FC6E85C" w14:textId="77777777" w:rsidR="00E76B57" w:rsidRDefault="00E76B57" w:rsidP="00E76B57">
      <w:pPr>
        <w:pStyle w:val="B1"/>
        <w:keepNext/>
        <w:keepLines/>
      </w:pPr>
      <w:r>
        <w:t>-</w:t>
      </w:r>
      <w:r>
        <w:tab/>
        <w:t>Deadlines on providing Revisions/Final comments -</w:t>
      </w:r>
    </w:p>
    <w:p w14:paraId="7CCCE5CA" w14:textId="77777777" w:rsidR="00E76B57" w:rsidRDefault="00E76B57" w:rsidP="00E76B57">
      <w:pPr>
        <w:pStyle w:val="B2"/>
      </w:pPr>
      <w:r>
        <w:t>-</w:t>
      </w:r>
      <w:r>
        <w:tab/>
        <w:t>Deadline#1 applies to AI# 4.X, 5.X, 6.X, 7.X</w:t>
      </w:r>
    </w:p>
    <w:p w14:paraId="5B986473" w14:textId="77777777" w:rsidR="00E76B57" w:rsidRDefault="00E76B57" w:rsidP="00E76B57">
      <w:pPr>
        <w:pStyle w:val="B2"/>
      </w:pPr>
      <w:r>
        <w:t>-</w:t>
      </w:r>
      <w:r>
        <w:tab/>
        <w:t>Deadline#2 applies to AI# 8.X, 9.X</w:t>
      </w:r>
    </w:p>
    <w:p w14:paraId="0052898A" w14:textId="77777777" w:rsidR="00E76B57" w:rsidRDefault="00E76B57" w:rsidP="00E76B57">
      <w:pPr>
        <w:pStyle w:val="B1"/>
        <w:keepNext/>
        <w:keepLines/>
      </w:pPr>
      <w:r>
        <w:t>-</w:t>
      </w:r>
      <w:r>
        <w:tab/>
        <w:t>General guidance on Rel-17 SIDs :</w:t>
      </w:r>
    </w:p>
    <w:p w14:paraId="79732CF9" w14:textId="77777777" w:rsidR="00E76B57" w:rsidRPr="00E76B57" w:rsidRDefault="00E76B57" w:rsidP="00E76B57">
      <w:pPr>
        <w:pStyle w:val="B2"/>
        <w:rPr>
          <w:b/>
          <w:bCs/>
        </w:rPr>
      </w:pPr>
      <w:r w:rsidRPr="00E76B57">
        <w:rPr>
          <w:b/>
          <w:bCs/>
        </w:rPr>
        <w:t>-</w:t>
      </w:r>
      <w:r w:rsidRPr="00E76B57">
        <w:rPr>
          <w:b/>
          <w:bCs/>
        </w:rPr>
        <w:tab/>
        <w:t>No new solution. Merge of existing solutions to generated new merged solution is allowed.</w:t>
      </w:r>
    </w:p>
    <w:p w14:paraId="5291555A" w14:textId="77777777" w:rsidR="00E76B57" w:rsidRDefault="00E76B57" w:rsidP="00E76B57">
      <w:pPr>
        <w:pStyle w:val="B2"/>
      </w:pPr>
      <w:r>
        <w:t>-</w:t>
      </w:r>
      <w:r>
        <w:tab/>
        <w:t>Focus on solution evaluations/interim conclusions. Conclusion should be achieved at least on KI with no RAN dependency.</w:t>
      </w:r>
    </w:p>
    <w:p w14:paraId="2C844087" w14:textId="77777777" w:rsidR="00E76B57" w:rsidRDefault="00E76B57" w:rsidP="00E76B57">
      <w:pPr>
        <w:pStyle w:val="B2"/>
      </w:pPr>
      <w:r>
        <w:t>-</w:t>
      </w:r>
      <w:r>
        <w:tab/>
        <w:t>Draft any additional LS to other WGs (e.g. RAN2/3) for feedback.</w:t>
      </w:r>
    </w:p>
    <w:p w14:paraId="68AC44EC" w14:textId="77777777" w:rsidR="00E76B57" w:rsidRDefault="00E76B57" w:rsidP="00E76B57">
      <w:pPr>
        <w:pStyle w:val="B2"/>
      </w:pPr>
      <w:r>
        <w:t>-</w:t>
      </w:r>
      <w:r>
        <w:tab/>
        <w:t>New WID proposal based on agreed conclusion(s).</w:t>
      </w:r>
    </w:p>
    <w:p w14:paraId="33DCEF52" w14:textId="77777777" w:rsidR="00E76B57" w:rsidRDefault="00E76B57" w:rsidP="00E76B57">
      <w:pPr>
        <w:pStyle w:val="B2"/>
      </w:pPr>
      <w:r>
        <w:t>-</w:t>
      </w:r>
      <w:r>
        <w:tab/>
        <w:t>CRs for all TSG SA approved WID</w:t>
      </w:r>
    </w:p>
    <w:p w14:paraId="0EA90468" w14:textId="7327FFBB" w:rsidR="004B18EE" w:rsidRDefault="004B18EE" w:rsidP="00E76B57">
      <w:pPr>
        <w:pStyle w:val="B1"/>
        <w:keepLines/>
      </w:pPr>
    </w:p>
    <w:tbl>
      <w:tblPr>
        <w:tblStyle w:val="TableGrid"/>
        <w:tblW w:w="0" w:type="auto"/>
        <w:tblInd w:w="567" w:type="dxa"/>
        <w:tblLook w:val="04A0" w:firstRow="1" w:lastRow="0" w:firstColumn="1" w:lastColumn="0" w:noHBand="0" w:noVBand="1"/>
      </w:tblPr>
      <w:tblGrid>
        <w:gridCol w:w="3413"/>
        <w:gridCol w:w="3419"/>
        <w:gridCol w:w="3363"/>
      </w:tblGrid>
      <w:tr w:rsidR="004B18EE" w:rsidRPr="004B18EE" w14:paraId="099CB74A" w14:textId="77777777" w:rsidTr="004B18EE">
        <w:tc>
          <w:tcPr>
            <w:tcW w:w="3587" w:type="dxa"/>
          </w:tcPr>
          <w:p w14:paraId="6E416104" w14:textId="77777777" w:rsidR="004B18EE" w:rsidRPr="004B18EE" w:rsidRDefault="004B18EE" w:rsidP="00E76B57">
            <w:pPr>
              <w:pStyle w:val="B1"/>
              <w:keepLines/>
              <w:ind w:left="0" w:firstLine="0"/>
            </w:pPr>
            <w:r w:rsidRPr="004B18EE">
              <w:t>Docs request</w:t>
            </w:r>
          </w:p>
        </w:tc>
        <w:tc>
          <w:tcPr>
            <w:tcW w:w="3587" w:type="dxa"/>
          </w:tcPr>
          <w:p w14:paraId="5D33C1C0" w14:textId="77777777" w:rsidR="004B18EE" w:rsidRPr="004B18EE" w:rsidRDefault="004B18EE" w:rsidP="00E76B57">
            <w:pPr>
              <w:pStyle w:val="B1"/>
              <w:keepLines/>
              <w:ind w:left="0" w:firstLine="0"/>
            </w:pPr>
            <w:r w:rsidRPr="004B18EE">
              <w:t>02 Oct 2020 (Friday)</w:t>
            </w:r>
          </w:p>
        </w:tc>
        <w:tc>
          <w:tcPr>
            <w:tcW w:w="3588" w:type="dxa"/>
          </w:tcPr>
          <w:p w14:paraId="259CC0C9" w14:textId="77777777" w:rsidR="004B18EE" w:rsidRPr="004B18EE" w:rsidRDefault="004B18EE" w:rsidP="00E76B57">
            <w:pPr>
              <w:pStyle w:val="B1"/>
              <w:keepLines/>
              <w:ind w:left="0" w:firstLine="0"/>
            </w:pPr>
            <w:r w:rsidRPr="004B18EE">
              <w:t>2400 UTC</w:t>
            </w:r>
          </w:p>
        </w:tc>
      </w:tr>
      <w:tr w:rsidR="004B18EE" w:rsidRPr="004B18EE" w14:paraId="25F6138F" w14:textId="77777777" w:rsidTr="004B18EE">
        <w:tc>
          <w:tcPr>
            <w:tcW w:w="3587" w:type="dxa"/>
          </w:tcPr>
          <w:p w14:paraId="5C30444F" w14:textId="77777777" w:rsidR="004B18EE" w:rsidRPr="004B18EE" w:rsidRDefault="004B18EE" w:rsidP="00E76B57">
            <w:pPr>
              <w:pStyle w:val="B1"/>
              <w:keepLines/>
              <w:ind w:left="0" w:firstLine="0"/>
            </w:pPr>
            <w:r w:rsidRPr="004B18EE">
              <w:t>Docs submission</w:t>
            </w:r>
          </w:p>
        </w:tc>
        <w:tc>
          <w:tcPr>
            <w:tcW w:w="3587" w:type="dxa"/>
          </w:tcPr>
          <w:p w14:paraId="42B96DE8" w14:textId="77777777" w:rsidR="004B18EE" w:rsidRPr="004B18EE" w:rsidRDefault="004B18EE" w:rsidP="00E76B57">
            <w:pPr>
              <w:pStyle w:val="B1"/>
              <w:keepLines/>
              <w:ind w:left="0" w:firstLine="0"/>
            </w:pPr>
            <w:r w:rsidRPr="004B18EE">
              <w:t>02 Oct 2020 (Friday)</w:t>
            </w:r>
          </w:p>
        </w:tc>
        <w:tc>
          <w:tcPr>
            <w:tcW w:w="3588" w:type="dxa"/>
          </w:tcPr>
          <w:p w14:paraId="5EBA23A3" w14:textId="77777777" w:rsidR="004B18EE" w:rsidRPr="004B18EE" w:rsidRDefault="004B18EE" w:rsidP="00E76B57">
            <w:pPr>
              <w:pStyle w:val="B1"/>
              <w:keepLines/>
              <w:ind w:left="0" w:firstLine="0"/>
            </w:pPr>
            <w:r w:rsidRPr="004B18EE">
              <w:t>2400 UTC</w:t>
            </w:r>
          </w:p>
        </w:tc>
      </w:tr>
      <w:tr w:rsidR="004B18EE" w:rsidRPr="004B18EE" w14:paraId="1E71CD08" w14:textId="77777777" w:rsidTr="004B18EE">
        <w:tc>
          <w:tcPr>
            <w:tcW w:w="3587" w:type="dxa"/>
          </w:tcPr>
          <w:p w14:paraId="6C592BA4" w14:textId="77777777" w:rsidR="004B18EE" w:rsidRPr="004B18EE" w:rsidRDefault="004B18EE" w:rsidP="00E76B57">
            <w:pPr>
              <w:pStyle w:val="B1"/>
              <w:keepLines/>
              <w:ind w:left="0" w:firstLine="0"/>
              <w:rPr>
                <w:b/>
                <w:bCs/>
              </w:rPr>
            </w:pPr>
            <w:r w:rsidRPr="004B18EE">
              <w:rPr>
                <w:b/>
                <w:bCs/>
              </w:rPr>
              <w:t>Start of e-meeting</w:t>
            </w:r>
          </w:p>
        </w:tc>
        <w:tc>
          <w:tcPr>
            <w:tcW w:w="3587" w:type="dxa"/>
          </w:tcPr>
          <w:p w14:paraId="33EC127D" w14:textId="77777777" w:rsidR="004B18EE" w:rsidRPr="004B18EE" w:rsidRDefault="004B18EE" w:rsidP="00E76B57">
            <w:pPr>
              <w:pStyle w:val="B1"/>
              <w:keepLines/>
              <w:ind w:left="0" w:firstLine="0"/>
              <w:rPr>
                <w:b/>
                <w:bCs/>
              </w:rPr>
            </w:pPr>
            <w:r w:rsidRPr="004B18EE">
              <w:rPr>
                <w:b/>
                <w:bCs/>
              </w:rPr>
              <w:t xml:space="preserve">12 Oct 2020 (Monday), </w:t>
            </w:r>
            <w:r w:rsidRPr="00E76B57">
              <w:rPr>
                <w:b/>
                <w:bCs/>
                <w:color w:val="0000FF"/>
              </w:rPr>
              <w:t>CC#1</w:t>
            </w:r>
          </w:p>
        </w:tc>
        <w:tc>
          <w:tcPr>
            <w:tcW w:w="3588" w:type="dxa"/>
          </w:tcPr>
          <w:p w14:paraId="028E0C12" w14:textId="77777777" w:rsidR="004B18EE" w:rsidRPr="004B18EE" w:rsidRDefault="004B18EE" w:rsidP="00E76B57">
            <w:pPr>
              <w:pStyle w:val="B1"/>
              <w:keepLines/>
              <w:ind w:left="0" w:firstLine="0"/>
              <w:rPr>
                <w:b/>
                <w:bCs/>
              </w:rPr>
            </w:pPr>
            <w:r w:rsidRPr="004B18EE">
              <w:rPr>
                <w:b/>
                <w:bCs/>
              </w:rPr>
              <w:t>0000 UTC</w:t>
            </w:r>
          </w:p>
        </w:tc>
      </w:tr>
      <w:tr w:rsidR="004B18EE" w:rsidRPr="004B18EE" w14:paraId="6F8FF7A3" w14:textId="77777777" w:rsidTr="004B18EE">
        <w:tc>
          <w:tcPr>
            <w:tcW w:w="3587" w:type="dxa"/>
          </w:tcPr>
          <w:p w14:paraId="0ED3721F" w14:textId="77777777" w:rsidR="004B18EE" w:rsidRPr="004B18EE" w:rsidRDefault="004B18EE" w:rsidP="00E76B57">
            <w:pPr>
              <w:pStyle w:val="B1"/>
              <w:keepLines/>
              <w:ind w:left="0" w:firstLine="0"/>
            </w:pPr>
            <w:r w:rsidRPr="004B18EE">
              <w:t>Deadlines#1</w:t>
            </w:r>
          </w:p>
        </w:tc>
        <w:tc>
          <w:tcPr>
            <w:tcW w:w="3587" w:type="dxa"/>
          </w:tcPr>
          <w:p w14:paraId="60CDBAF1" w14:textId="77777777" w:rsidR="004B18EE" w:rsidRPr="00E76B57" w:rsidRDefault="004B18EE" w:rsidP="00E76B57">
            <w:pPr>
              <w:pStyle w:val="B1"/>
              <w:keepLines/>
              <w:ind w:left="0" w:firstLine="0"/>
              <w:rPr>
                <w:b/>
                <w:bCs/>
                <w:color w:val="0000FF"/>
              </w:rPr>
            </w:pPr>
            <w:r w:rsidRPr="00E76B57">
              <w:rPr>
                <w:b/>
                <w:bCs/>
                <w:color w:val="0000FF"/>
              </w:rPr>
              <w:t>Applies to AI# 4.X, 5.X, 6.X, 7.X</w:t>
            </w:r>
          </w:p>
        </w:tc>
        <w:tc>
          <w:tcPr>
            <w:tcW w:w="3588" w:type="dxa"/>
          </w:tcPr>
          <w:p w14:paraId="4F89ABC8" w14:textId="77777777" w:rsidR="004B18EE" w:rsidRPr="004B18EE" w:rsidRDefault="004B18EE" w:rsidP="00E76B57">
            <w:pPr>
              <w:pStyle w:val="B1"/>
              <w:keepLines/>
              <w:ind w:left="0" w:firstLine="0"/>
            </w:pPr>
          </w:p>
        </w:tc>
      </w:tr>
      <w:tr w:rsidR="004B18EE" w:rsidRPr="004B18EE" w14:paraId="15E79825" w14:textId="77777777" w:rsidTr="004B18EE">
        <w:tc>
          <w:tcPr>
            <w:tcW w:w="3587" w:type="dxa"/>
          </w:tcPr>
          <w:p w14:paraId="011C1C35" w14:textId="77777777" w:rsidR="004B18EE" w:rsidRPr="004B18EE" w:rsidRDefault="004B18EE" w:rsidP="00E76B57">
            <w:pPr>
              <w:pStyle w:val="B1"/>
              <w:keepLines/>
              <w:ind w:left="0" w:firstLine="0"/>
            </w:pPr>
            <w:r w:rsidRPr="004B18EE">
              <w:t>Revisions by</w:t>
            </w:r>
          </w:p>
        </w:tc>
        <w:tc>
          <w:tcPr>
            <w:tcW w:w="3587" w:type="dxa"/>
          </w:tcPr>
          <w:p w14:paraId="2E72D7A0" w14:textId="77777777" w:rsidR="004B18EE" w:rsidRPr="004B18EE" w:rsidRDefault="004B18EE" w:rsidP="00E76B57">
            <w:pPr>
              <w:pStyle w:val="B1"/>
              <w:keepLines/>
              <w:ind w:left="0" w:firstLine="0"/>
            </w:pPr>
            <w:r w:rsidRPr="004B18EE">
              <w:t>14 Oct 2020 (Wednesday)</w:t>
            </w:r>
          </w:p>
        </w:tc>
        <w:tc>
          <w:tcPr>
            <w:tcW w:w="3588" w:type="dxa"/>
          </w:tcPr>
          <w:p w14:paraId="06C6DBB6" w14:textId="77777777" w:rsidR="004B18EE" w:rsidRPr="004B18EE" w:rsidRDefault="004B18EE" w:rsidP="00E76B57">
            <w:pPr>
              <w:pStyle w:val="B1"/>
              <w:keepLines/>
              <w:ind w:left="0" w:firstLine="0"/>
            </w:pPr>
            <w:r w:rsidRPr="004B18EE">
              <w:t>1700 UTC</w:t>
            </w:r>
          </w:p>
        </w:tc>
      </w:tr>
      <w:tr w:rsidR="004B18EE" w:rsidRPr="004B18EE" w14:paraId="28B2DBAA" w14:textId="77777777" w:rsidTr="004B18EE">
        <w:tc>
          <w:tcPr>
            <w:tcW w:w="3587" w:type="dxa"/>
          </w:tcPr>
          <w:p w14:paraId="70C4760E" w14:textId="77777777" w:rsidR="004B18EE" w:rsidRPr="004B18EE" w:rsidRDefault="004B18EE" w:rsidP="00E76B57">
            <w:pPr>
              <w:pStyle w:val="B1"/>
              <w:keepLines/>
              <w:ind w:left="0" w:firstLine="0"/>
            </w:pPr>
            <w:r w:rsidRPr="004B18EE">
              <w:t>Final Comments</w:t>
            </w:r>
          </w:p>
        </w:tc>
        <w:tc>
          <w:tcPr>
            <w:tcW w:w="3587" w:type="dxa"/>
          </w:tcPr>
          <w:p w14:paraId="3BF1D888" w14:textId="77777777" w:rsidR="004B18EE" w:rsidRPr="004B18EE" w:rsidRDefault="004B18EE" w:rsidP="00E76B57">
            <w:pPr>
              <w:pStyle w:val="B1"/>
              <w:keepLines/>
              <w:ind w:left="0" w:firstLine="0"/>
            </w:pPr>
            <w:r w:rsidRPr="004B18EE">
              <w:t>15 Oct 2020 (Thursday)</w:t>
            </w:r>
          </w:p>
        </w:tc>
        <w:tc>
          <w:tcPr>
            <w:tcW w:w="3588" w:type="dxa"/>
          </w:tcPr>
          <w:p w14:paraId="480CA8C1" w14:textId="77777777" w:rsidR="004B18EE" w:rsidRPr="004B18EE" w:rsidRDefault="004B18EE" w:rsidP="00E76B57">
            <w:pPr>
              <w:pStyle w:val="B1"/>
              <w:keepLines/>
              <w:ind w:left="0" w:firstLine="0"/>
            </w:pPr>
            <w:r w:rsidRPr="004B18EE">
              <w:t>1700 UTC</w:t>
            </w:r>
          </w:p>
        </w:tc>
      </w:tr>
      <w:tr w:rsidR="004B18EE" w:rsidRPr="004B18EE" w14:paraId="20A5936E" w14:textId="77777777" w:rsidTr="004B18EE">
        <w:tc>
          <w:tcPr>
            <w:tcW w:w="3587" w:type="dxa"/>
          </w:tcPr>
          <w:p w14:paraId="70A1E3A5" w14:textId="77777777" w:rsidR="004B18EE" w:rsidRPr="004B18EE" w:rsidRDefault="004B18EE" w:rsidP="00E76B57">
            <w:pPr>
              <w:pStyle w:val="B1"/>
              <w:keepLines/>
              <w:ind w:left="0" w:firstLine="0"/>
            </w:pPr>
            <w:r w:rsidRPr="004B18EE">
              <w:t>Close of AI# 4.X, 5.X, 6.X, 7.X</w:t>
            </w:r>
          </w:p>
        </w:tc>
        <w:tc>
          <w:tcPr>
            <w:tcW w:w="3587" w:type="dxa"/>
          </w:tcPr>
          <w:p w14:paraId="0DA71772" w14:textId="77777777" w:rsidR="004B18EE" w:rsidRPr="004B18EE" w:rsidRDefault="004B18EE" w:rsidP="00E76B57">
            <w:pPr>
              <w:pStyle w:val="B1"/>
              <w:keepLines/>
              <w:ind w:left="0" w:firstLine="0"/>
            </w:pPr>
            <w:r w:rsidRPr="004B18EE">
              <w:t xml:space="preserve">16 Oct 2020 (Friday), </w:t>
            </w:r>
            <w:r w:rsidRPr="00E76B57">
              <w:rPr>
                <w:b/>
                <w:bCs/>
                <w:color w:val="0000FF"/>
              </w:rPr>
              <w:t>CC#2</w:t>
            </w:r>
          </w:p>
        </w:tc>
        <w:tc>
          <w:tcPr>
            <w:tcW w:w="3588" w:type="dxa"/>
          </w:tcPr>
          <w:p w14:paraId="5E3B3678" w14:textId="77777777" w:rsidR="004B18EE" w:rsidRPr="004B18EE" w:rsidRDefault="004B18EE" w:rsidP="00E76B57">
            <w:pPr>
              <w:pStyle w:val="B1"/>
              <w:keepLines/>
              <w:ind w:left="0" w:firstLine="0"/>
            </w:pPr>
            <w:r w:rsidRPr="004B18EE">
              <w:t>1700 UTC</w:t>
            </w:r>
          </w:p>
        </w:tc>
      </w:tr>
      <w:tr w:rsidR="004B18EE" w:rsidRPr="004B18EE" w14:paraId="74806FE1" w14:textId="77777777" w:rsidTr="004B18EE">
        <w:tc>
          <w:tcPr>
            <w:tcW w:w="3587" w:type="dxa"/>
          </w:tcPr>
          <w:p w14:paraId="0B15A3C7" w14:textId="77777777" w:rsidR="004B18EE" w:rsidRPr="004B18EE" w:rsidRDefault="004B18EE" w:rsidP="00E76B57">
            <w:pPr>
              <w:pStyle w:val="B1"/>
              <w:keepLines/>
              <w:ind w:left="0" w:firstLine="0"/>
            </w:pPr>
            <w:r w:rsidRPr="004B18EE">
              <w:t>Upload Approved docs</w:t>
            </w:r>
          </w:p>
        </w:tc>
        <w:tc>
          <w:tcPr>
            <w:tcW w:w="3587" w:type="dxa"/>
          </w:tcPr>
          <w:p w14:paraId="5838C157" w14:textId="77777777" w:rsidR="004B18EE" w:rsidRPr="004B18EE" w:rsidRDefault="004B18EE" w:rsidP="00E76B57">
            <w:pPr>
              <w:pStyle w:val="B1"/>
              <w:keepLines/>
              <w:ind w:left="0" w:firstLine="0"/>
            </w:pPr>
            <w:r w:rsidRPr="004B18EE">
              <w:t xml:space="preserve">19 Oct 2020 (Monday), </w:t>
            </w:r>
            <w:r w:rsidRPr="00E76B57">
              <w:rPr>
                <w:b/>
                <w:bCs/>
                <w:color w:val="0000FF"/>
              </w:rPr>
              <w:t>CC#3</w:t>
            </w:r>
          </w:p>
        </w:tc>
        <w:tc>
          <w:tcPr>
            <w:tcW w:w="3588" w:type="dxa"/>
          </w:tcPr>
          <w:p w14:paraId="145DFB5A" w14:textId="77777777" w:rsidR="004B18EE" w:rsidRPr="004B18EE" w:rsidRDefault="004B18EE" w:rsidP="00E76B57">
            <w:pPr>
              <w:pStyle w:val="B1"/>
              <w:keepLines/>
              <w:ind w:left="0" w:firstLine="0"/>
            </w:pPr>
            <w:r w:rsidRPr="004B18EE">
              <w:t>1700 UTC</w:t>
            </w:r>
          </w:p>
        </w:tc>
      </w:tr>
      <w:tr w:rsidR="004B18EE" w:rsidRPr="004B18EE" w14:paraId="33519AAC" w14:textId="77777777" w:rsidTr="004B18EE">
        <w:tc>
          <w:tcPr>
            <w:tcW w:w="3587" w:type="dxa"/>
          </w:tcPr>
          <w:p w14:paraId="7E50EFD0" w14:textId="77777777" w:rsidR="004B18EE" w:rsidRPr="004B18EE" w:rsidRDefault="004B18EE" w:rsidP="00E76B57">
            <w:pPr>
              <w:pStyle w:val="B1"/>
              <w:keepLines/>
              <w:ind w:left="0" w:firstLine="0"/>
            </w:pPr>
            <w:r w:rsidRPr="004B18EE">
              <w:t>Deadlines#2</w:t>
            </w:r>
          </w:p>
        </w:tc>
        <w:tc>
          <w:tcPr>
            <w:tcW w:w="3587" w:type="dxa"/>
          </w:tcPr>
          <w:p w14:paraId="020D001E" w14:textId="77777777" w:rsidR="004B18EE" w:rsidRPr="00E76B57" w:rsidRDefault="004B18EE" w:rsidP="00E76B57">
            <w:pPr>
              <w:pStyle w:val="B1"/>
              <w:keepLines/>
              <w:ind w:left="0" w:firstLine="0"/>
              <w:rPr>
                <w:b/>
                <w:bCs/>
                <w:color w:val="0000FF"/>
              </w:rPr>
            </w:pPr>
            <w:r w:rsidRPr="00E76B57">
              <w:rPr>
                <w:b/>
                <w:bCs/>
                <w:color w:val="0000FF"/>
              </w:rPr>
              <w:t>Applies to AI# 8.X, 9.X</w:t>
            </w:r>
          </w:p>
        </w:tc>
        <w:tc>
          <w:tcPr>
            <w:tcW w:w="3588" w:type="dxa"/>
          </w:tcPr>
          <w:p w14:paraId="47CA349F" w14:textId="77777777" w:rsidR="004B18EE" w:rsidRPr="004B18EE" w:rsidRDefault="004B18EE" w:rsidP="00E76B57">
            <w:pPr>
              <w:pStyle w:val="B1"/>
              <w:keepLines/>
              <w:ind w:left="0" w:firstLine="0"/>
            </w:pPr>
          </w:p>
        </w:tc>
      </w:tr>
      <w:tr w:rsidR="004B18EE" w:rsidRPr="004B18EE" w14:paraId="5E4B1D52" w14:textId="77777777" w:rsidTr="004B18EE">
        <w:tc>
          <w:tcPr>
            <w:tcW w:w="3587" w:type="dxa"/>
          </w:tcPr>
          <w:p w14:paraId="5CA779F8" w14:textId="77777777" w:rsidR="004B18EE" w:rsidRPr="004B18EE" w:rsidRDefault="004B18EE" w:rsidP="00E76B57">
            <w:pPr>
              <w:pStyle w:val="B1"/>
              <w:keepLines/>
              <w:ind w:left="0" w:firstLine="0"/>
            </w:pPr>
            <w:r w:rsidRPr="004B18EE">
              <w:t>Revisions by</w:t>
            </w:r>
          </w:p>
        </w:tc>
        <w:tc>
          <w:tcPr>
            <w:tcW w:w="3587" w:type="dxa"/>
          </w:tcPr>
          <w:p w14:paraId="1FFF15DB" w14:textId="77777777" w:rsidR="004B18EE" w:rsidRPr="004B18EE" w:rsidRDefault="004B18EE" w:rsidP="00E76B57">
            <w:pPr>
              <w:pStyle w:val="B1"/>
              <w:keepLines/>
              <w:ind w:left="0" w:firstLine="0"/>
            </w:pPr>
            <w:r w:rsidRPr="004B18EE">
              <w:t>21 Oct 2020 (Wednesday)</w:t>
            </w:r>
          </w:p>
        </w:tc>
        <w:tc>
          <w:tcPr>
            <w:tcW w:w="3588" w:type="dxa"/>
          </w:tcPr>
          <w:p w14:paraId="17F64894" w14:textId="77777777" w:rsidR="004B18EE" w:rsidRPr="004B18EE" w:rsidRDefault="004B18EE" w:rsidP="00E76B57">
            <w:pPr>
              <w:pStyle w:val="B1"/>
              <w:keepLines/>
              <w:ind w:left="0" w:firstLine="0"/>
            </w:pPr>
            <w:r w:rsidRPr="004B18EE">
              <w:t>1700 UTC</w:t>
            </w:r>
          </w:p>
        </w:tc>
      </w:tr>
      <w:tr w:rsidR="004B18EE" w:rsidRPr="004B18EE" w14:paraId="53705A35" w14:textId="77777777" w:rsidTr="004B18EE">
        <w:tc>
          <w:tcPr>
            <w:tcW w:w="3587" w:type="dxa"/>
          </w:tcPr>
          <w:p w14:paraId="02B0BE8A" w14:textId="77777777" w:rsidR="004B18EE" w:rsidRPr="004B18EE" w:rsidRDefault="004B18EE" w:rsidP="00E76B57">
            <w:pPr>
              <w:pStyle w:val="B1"/>
              <w:keepLines/>
              <w:ind w:left="0" w:firstLine="0"/>
            </w:pPr>
            <w:r w:rsidRPr="004B18EE">
              <w:t>Final Comments</w:t>
            </w:r>
          </w:p>
        </w:tc>
        <w:tc>
          <w:tcPr>
            <w:tcW w:w="3587" w:type="dxa"/>
          </w:tcPr>
          <w:p w14:paraId="518A6F40" w14:textId="77777777" w:rsidR="004B18EE" w:rsidRPr="004B18EE" w:rsidRDefault="004B18EE" w:rsidP="00E76B57">
            <w:pPr>
              <w:pStyle w:val="B1"/>
              <w:keepLines/>
              <w:ind w:left="0" w:firstLine="0"/>
            </w:pPr>
            <w:r w:rsidRPr="004B18EE">
              <w:t>22 Oct 2020 (Thursday)</w:t>
            </w:r>
          </w:p>
        </w:tc>
        <w:tc>
          <w:tcPr>
            <w:tcW w:w="3588" w:type="dxa"/>
          </w:tcPr>
          <w:p w14:paraId="46DAD028" w14:textId="77777777" w:rsidR="004B18EE" w:rsidRPr="004B18EE" w:rsidRDefault="004B18EE" w:rsidP="00E76B57">
            <w:pPr>
              <w:pStyle w:val="B1"/>
              <w:keepLines/>
              <w:ind w:left="0" w:firstLine="0"/>
            </w:pPr>
            <w:r w:rsidRPr="004B18EE">
              <w:t>1700 UTC</w:t>
            </w:r>
          </w:p>
        </w:tc>
      </w:tr>
      <w:tr w:rsidR="004B18EE" w:rsidRPr="004B18EE" w14:paraId="37B8BC84" w14:textId="77777777" w:rsidTr="004B18EE">
        <w:tc>
          <w:tcPr>
            <w:tcW w:w="3587" w:type="dxa"/>
          </w:tcPr>
          <w:p w14:paraId="18418EA1" w14:textId="77777777" w:rsidR="004B18EE" w:rsidRPr="004B18EE" w:rsidRDefault="004B18EE" w:rsidP="00E76B57">
            <w:pPr>
              <w:pStyle w:val="B1"/>
              <w:keepLines/>
              <w:ind w:left="0" w:firstLine="0"/>
              <w:rPr>
                <w:b/>
                <w:bCs/>
              </w:rPr>
            </w:pPr>
            <w:r w:rsidRPr="004B18EE">
              <w:rPr>
                <w:b/>
                <w:bCs/>
              </w:rPr>
              <w:t>Close of e-meeting</w:t>
            </w:r>
          </w:p>
        </w:tc>
        <w:tc>
          <w:tcPr>
            <w:tcW w:w="3587" w:type="dxa"/>
          </w:tcPr>
          <w:p w14:paraId="26097521" w14:textId="77777777" w:rsidR="004B18EE" w:rsidRPr="004B18EE" w:rsidRDefault="004B18EE" w:rsidP="00E76B57">
            <w:pPr>
              <w:pStyle w:val="B1"/>
              <w:keepLines/>
              <w:ind w:left="0" w:firstLine="0"/>
              <w:rPr>
                <w:b/>
                <w:bCs/>
              </w:rPr>
            </w:pPr>
            <w:r w:rsidRPr="004B18EE">
              <w:rPr>
                <w:b/>
                <w:bCs/>
              </w:rPr>
              <w:t xml:space="preserve">23 Oct 2020 (Friday), </w:t>
            </w:r>
            <w:r w:rsidRPr="00E76B57">
              <w:rPr>
                <w:b/>
                <w:bCs/>
                <w:color w:val="0000FF"/>
              </w:rPr>
              <w:t>CC#4</w:t>
            </w:r>
          </w:p>
        </w:tc>
        <w:tc>
          <w:tcPr>
            <w:tcW w:w="3588" w:type="dxa"/>
          </w:tcPr>
          <w:p w14:paraId="53DF4722" w14:textId="77777777" w:rsidR="004B18EE" w:rsidRPr="004B18EE" w:rsidRDefault="004B18EE" w:rsidP="00E76B57">
            <w:pPr>
              <w:pStyle w:val="B1"/>
              <w:keepLines/>
              <w:ind w:left="0" w:firstLine="0"/>
              <w:rPr>
                <w:b/>
                <w:bCs/>
              </w:rPr>
            </w:pPr>
            <w:r w:rsidRPr="004B18EE">
              <w:rPr>
                <w:b/>
                <w:bCs/>
              </w:rPr>
              <w:t>1700 UTC</w:t>
            </w:r>
          </w:p>
        </w:tc>
      </w:tr>
      <w:tr w:rsidR="004B18EE" w:rsidRPr="004B18EE" w14:paraId="0D3DE862" w14:textId="77777777" w:rsidTr="004B18EE">
        <w:tc>
          <w:tcPr>
            <w:tcW w:w="3587" w:type="dxa"/>
          </w:tcPr>
          <w:p w14:paraId="4524F3A3" w14:textId="77777777" w:rsidR="004B18EE" w:rsidRPr="004B18EE" w:rsidRDefault="004B18EE" w:rsidP="00E76B57">
            <w:pPr>
              <w:pStyle w:val="B1"/>
              <w:keepLines/>
              <w:ind w:left="0" w:firstLine="0"/>
            </w:pPr>
            <w:r w:rsidRPr="004B18EE">
              <w:t>Upload Approved docs</w:t>
            </w:r>
          </w:p>
        </w:tc>
        <w:tc>
          <w:tcPr>
            <w:tcW w:w="3587" w:type="dxa"/>
          </w:tcPr>
          <w:p w14:paraId="35A38C55" w14:textId="77777777" w:rsidR="004B18EE" w:rsidRPr="004B18EE" w:rsidRDefault="004B18EE" w:rsidP="00E76B57">
            <w:pPr>
              <w:pStyle w:val="B1"/>
              <w:keepLines/>
              <w:ind w:left="0" w:firstLine="0"/>
            </w:pPr>
            <w:r w:rsidRPr="004B18EE">
              <w:t>26 Oct 2020 (Monday)</w:t>
            </w:r>
          </w:p>
        </w:tc>
        <w:tc>
          <w:tcPr>
            <w:tcW w:w="3588" w:type="dxa"/>
          </w:tcPr>
          <w:p w14:paraId="5E4B63BB" w14:textId="77777777" w:rsidR="004B18EE" w:rsidRPr="004B18EE" w:rsidRDefault="004B18EE" w:rsidP="00E76B57">
            <w:pPr>
              <w:pStyle w:val="B1"/>
              <w:keepLines/>
              <w:ind w:left="0" w:firstLine="0"/>
            </w:pPr>
            <w:r w:rsidRPr="004B18EE">
              <w:t>1700 UTC</w:t>
            </w:r>
          </w:p>
        </w:tc>
      </w:tr>
    </w:tbl>
    <w:p w14:paraId="70DA24F6" w14:textId="3B146E0B" w:rsidR="004B18EE" w:rsidRDefault="004B18EE" w:rsidP="00E76B57">
      <w:pPr>
        <w:pStyle w:val="B1"/>
        <w:keepLines/>
      </w:pPr>
    </w:p>
    <w:p w14:paraId="6213736A" w14:textId="77777777" w:rsidR="00E76B57" w:rsidRDefault="00E76B57" w:rsidP="00E76B57">
      <w:r>
        <w:t xml:space="preserve">Orange commented that FS_V2XARC_Ph2 should be able to bring new solutions to SA2#141E. </w:t>
      </w:r>
    </w:p>
    <w:p w14:paraId="205498F1" w14:textId="77777777" w:rsidR="00E76B57" w:rsidRDefault="00E76B57" w:rsidP="00E76B57">
      <w:r>
        <w:t>Orange asked whether new received LSs can be replied to at meetings and issues raised discussed. It was confirmed that this can be done as a result of new LSs raising new issues.</w:t>
      </w:r>
    </w:p>
    <w:p w14:paraId="3F7B27F8" w14:textId="75F28A44" w:rsidR="00E76B57" w:rsidRDefault="00E76B57" w:rsidP="00E76B57">
      <w:r>
        <w:t>Motorola Mobility asked whether agenda 8.X can be split into Phase 1 and Phase 2. The SA WG2 Chairman had considered this but in order to have more time for Rel-17, the pre-Rel-17 work is to terminate earlier. This will also allow more time for Rel-1</w:t>
      </w:r>
      <w:r w:rsidR="00F83F48">
        <w:t>7</w:t>
      </w:r>
      <w:r>
        <w:t xml:space="preserve"> </w:t>
      </w:r>
      <w:r w:rsidR="00F83F48">
        <w:t>topics</w:t>
      </w:r>
      <w:r>
        <w:t>.</w:t>
      </w:r>
    </w:p>
    <w:p w14:paraId="667E7262" w14:textId="2E778D71" w:rsidR="00E76B57" w:rsidRDefault="00E76B57" w:rsidP="00E76B57">
      <w:r>
        <w:t xml:space="preserve">LGE commented that </w:t>
      </w:r>
      <w:r w:rsidR="00752848">
        <w:t>at SA2#141E</w:t>
      </w:r>
      <w:r w:rsidR="00752848" w:rsidRPr="00752848">
        <w:t xml:space="preserve"> </w:t>
      </w:r>
      <w:r w:rsidR="00752848">
        <w:t>new solutions should be allowed for FS_V2XARC_Ph2 for all Key Issues other than Key Issue #1</w:t>
      </w:r>
      <w:r>
        <w:t xml:space="preserve">. </w:t>
      </w:r>
    </w:p>
    <w:p w14:paraId="34934178" w14:textId="3E2C7163" w:rsidR="00E76B57" w:rsidRDefault="00E76B57" w:rsidP="00E76B57">
      <w:r>
        <w:t>Nokia commented that previous e-meetings allowed only 2.5 to 3 days to agree revisions and asked whether the first deadline can be moved to a day later. The SA WG2 Chairman replied that this meeting is key for resolving Rel-17 topics and would need to consider the advantages to shifting the deadlines.</w:t>
      </w:r>
    </w:p>
    <w:p w14:paraId="1C027566" w14:textId="381078E7" w:rsidR="004B18EE" w:rsidRPr="004B18EE" w:rsidRDefault="004B18EE" w:rsidP="00E76B57">
      <w:pPr>
        <w:keepNext/>
        <w:keepLines/>
        <w:rPr>
          <w:b/>
          <w:bCs/>
        </w:rPr>
      </w:pPr>
      <w:r>
        <w:rPr>
          <w:b/>
          <w:bCs/>
        </w:rPr>
        <w:t>SA2#142E Dates/Agenda</w:t>
      </w:r>
    </w:p>
    <w:p w14:paraId="4C5C0217" w14:textId="77777777" w:rsidR="004B18EE" w:rsidRDefault="004B18EE" w:rsidP="00E76B57">
      <w:pPr>
        <w:pStyle w:val="B1"/>
        <w:keepNext/>
        <w:keepLines/>
      </w:pPr>
      <w:r>
        <w:t>-</w:t>
      </w:r>
      <w:r>
        <w:tab/>
        <w:t>Agenda:</w:t>
      </w:r>
    </w:p>
    <w:p w14:paraId="3C866C40" w14:textId="77777777" w:rsidR="004B18EE" w:rsidRDefault="004B18EE" w:rsidP="00E76B57">
      <w:pPr>
        <w:pStyle w:val="B2"/>
        <w:keepNext/>
        <w:keepLines/>
      </w:pPr>
      <w:r>
        <w:t>-</w:t>
      </w:r>
      <w:r>
        <w:tab/>
        <w:t>Urgent LSs on all agenda items</w:t>
      </w:r>
    </w:p>
    <w:p w14:paraId="1AB2119F" w14:textId="77777777" w:rsidR="004B18EE" w:rsidRPr="00E76B57" w:rsidRDefault="004B18EE" w:rsidP="00E76B57">
      <w:pPr>
        <w:pStyle w:val="B2"/>
        <w:keepNext/>
        <w:keepLines/>
        <w:rPr>
          <w:b/>
          <w:bCs/>
        </w:rPr>
      </w:pPr>
      <w:r w:rsidRPr="00E76B57">
        <w:rPr>
          <w:b/>
          <w:bCs/>
        </w:rPr>
        <w:t>-</w:t>
      </w:r>
      <w:r w:rsidRPr="00E76B57">
        <w:rPr>
          <w:b/>
          <w:bCs/>
        </w:rPr>
        <w:tab/>
        <w:t>8.X (All Rel-17 SIDs</w:t>
      </w:r>
      <w:r w:rsidRPr="00E76B57">
        <w:rPr>
          <w:b/>
          <w:bCs/>
          <w:color w:val="0000FF"/>
        </w:rPr>
        <w:t xml:space="preserve"> + All Rel-17 WIDs</w:t>
      </w:r>
      <w:r w:rsidRPr="00E76B57">
        <w:rPr>
          <w:b/>
          <w:bCs/>
        </w:rPr>
        <w:t>)</w:t>
      </w:r>
    </w:p>
    <w:p w14:paraId="7E683DD6" w14:textId="77777777" w:rsidR="004B18EE" w:rsidRDefault="004B18EE" w:rsidP="00E76B57">
      <w:pPr>
        <w:pStyle w:val="B2"/>
        <w:keepNext/>
        <w:keepLines/>
      </w:pPr>
      <w:r>
        <w:t>-</w:t>
      </w:r>
      <w:r>
        <w:tab/>
        <w:t>TEI17? (</w:t>
      </w:r>
      <w:r w:rsidRPr="00E76B57">
        <w:rPr>
          <w:b/>
          <w:bCs/>
          <w:color w:val="0000FF"/>
        </w:rPr>
        <w:t>TBD</w:t>
      </w:r>
      <w:r>
        <w:t>)</w:t>
      </w:r>
    </w:p>
    <w:p w14:paraId="205BD4BA" w14:textId="77777777" w:rsidR="00E76B57" w:rsidRDefault="00E76B57" w:rsidP="00E76B57">
      <w:pPr>
        <w:pStyle w:val="B1"/>
        <w:keepNext/>
        <w:keepLines/>
      </w:pPr>
      <w:r>
        <w:t>-</w:t>
      </w:r>
      <w:r>
        <w:tab/>
        <w:t>Single Docs Request/Submission deadline for all Agenda Items. Meeting starts on 16-Nov-2020</w:t>
      </w:r>
    </w:p>
    <w:p w14:paraId="5EF9307F" w14:textId="77777777" w:rsidR="00E76B57" w:rsidRDefault="00E76B57" w:rsidP="00E76B57">
      <w:pPr>
        <w:pStyle w:val="B1"/>
        <w:keepNext/>
        <w:keepLines/>
      </w:pPr>
      <w:r>
        <w:t>-</w:t>
      </w:r>
      <w:r>
        <w:tab/>
        <w:t>General guidance on Rel-17 SIDs :</w:t>
      </w:r>
    </w:p>
    <w:p w14:paraId="0AAE3C38" w14:textId="77777777" w:rsidR="00E76B57" w:rsidRDefault="00E76B57" w:rsidP="00E76B57">
      <w:pPr>
        <w:pStyle w:val="B2"/>
      </w:pPr>
      <w:r>
        <w:t>-</w:t>
      </w:r>
      <w:r>
        <w:tab/>
        <w:t>No new solution.</w:t>
      </w:r>
    </w:p>
    <w:p w14:paraId="78CD129C" w14:textId="77777777" w:rsidR="00E76B57" w:rsidRPr="00E76B57" w:rsidRDefault="00E76B57" w:rsidP="00E76B57">
      <w:pPr>
        <w:pStyle w:val="B2"/>
        <w:rPr>
          <w:b/>
          <w:bCs/>
        </w:rPr>
      </w:pPr>
      <w:r w:rsidRPr="00E76B57">
        <w:rPr>
          <w:b/>
          <w:bCs/>
        </w:rPr>
        <w:t>-</w:t>
      </w:r>
      <w:r w:rsidRPr="00E76B57">
        <w:rPr>
          <w:b/>
          <w:bCs/>
        </w:rPr>
        <w:tab/>
        <w:t xml:space="preserve">Focus on solution evaluations/interim conclusions. </w:t>
      </w:r>
      <w:r w:rsidRPr="00E76B57">
        <w:rPr>
          <w:b/>
          <w:bCs/>
          <w:color w:val="0000FF"/>
        </w:rPr>
        <w:t>Papers related to KI evaluation/conclusion will be the priority</w:t>
      </w:r>
      <w:r w:rsidRPr="00E76B57">
        <w:rPr>
          <w:b/>
          <w:bCs/>
        </w:rPr>
        <w:t>.</w:t>
      </w:r>
    </w:p>
    <w:p w14:paraId="087721C8" w14:textId="77777777" w:rsidR="00E76B57" w:rsidRPr="00E76B57" w:rsidRDefault="00E76B57" w:rsidP="00E76B57">
      <w:pPr>
        <w:pStyle w:val="B2"/>
      </w:pPr>
      <w:r w:rsidRPr="00E76B57">
        <w:t>-</w:t>
      </w:r>
      <w:r w:rsidRPr="00E76B57">
        <w:tab/>
        <w:t>After submission deadline moderated email discussion to merge conclusion paper (more details later)</w:t>
      </w:r>
    </w:p>
    <w:p w14:paraId="078A48D2" w14:textId="425B22FF" w:rsidR="00E76B57" w:rsidRDefault="00E76B57" w:rsidP="00E76B57">
      <w:pPr>
        <w:pStyle w:val="B2"/>
      </w:pPr>
      <w:r>
        <w:t>-</w:t>
      </w:r>
      <w:r>
        <w:tab/>
        <w:t>New WID proposal based on agreed conclusion(s).</w:t>
      </w:r>
    </w:p>
    <w:p w14:paraId="080C1ADF" w14:textId="5D57ACBA" w:rsidR="004B18EE" w:rsidRDefault="004B18EE" w:rsidP="00E76B57">
      <w:pPr>
        <w:pStyle w:val="B1"/>
        <w:keepNext/>
        <w:keepLines/>
      </w:pPr>
      <w:r>
        <w:lastRenderedPageBreak/>
        <w:t>-</w:t>
      </w:r>
      <w:r>
        <w:tab/>
        <w:t>General guidance on Rel-17 WIDs :</w:t>
      </w:r>
    </w:p>
    <w:p w14:paraId="7A93B6BE" w14:textId="77777777" w:rsidR="004B18EE" w:rsidRDefault="004B18EE" w:rsidP="00E76B57">
      <w:pPr>
        <w:pStyle w:val="B2"/>
        <w:keepNext/>
        <w:keepLines/>
      </w:pPr>
      <w:r>
        <w:t>-</w:t>
      </w:r>
      <w:r>
        <w:tab/>
        <w:t>CR for all TSG SA approved WIDs</w:t>
      </w:r>
    </w:p>
    <w:p w14:paraId="34DF1021" w14:textId="77777777" w:rsidR="004B18EE" w:rsidRDefault="004B18EE" w:rsidP="00E76B57">
      <w:pPr>
        <w:pStyle w:val="B2"/>
        <w:keepNext/>
        <w:keepLines/>
      </w:pPr>
      <w:r>
        <w:t>-</w:t>
      </w:r>
      <w:r>
        <w:tab/>
        <w:t>Draft CR for all SA2 approved WIDs</w:t>
      </w:r>
    </w:p>
    <w:p w14:paraId="33D626ED" w14:textId="39A01C81" w:rsidR="004B18EE" w:rsidRDefault="004B18EE" w:rsidP="00E76B57">
      <w:pPr>
        <w:pStyle w:val="B1"/>
        <w:keepLines/>
      </w:pPr>
    </w:p>
    <w:tbl>
      <w:tblPr>
        <w:tblStyle w:val="TableGrid"/>
        <w:tblW w:w="0" w:type="auto"/>
        <w:tblInd w:w="567" w:type="dxa"/>
        <w:tblLook w:val="04A0" w:firstRow="1" w:lastRow="0" w:firstColumn="1" w:lastColumn="0" w:noHBand="0" w:noVBand="1"/>
      </w:tblPr>
      <w:tblGrid>
        <w:gridCol w:w="3407"/>
        <w:gridCol w:w="3422"/>
        <w:gridCol w:w="3366"/>
      </w:tblGrid>
      <w:tr w:rsidR="004B18EE" w:rsidRPr="004B18EE" w14:paraId="0A34218C" w14:textId="77777777" w:rsidTr="004B18EE">
        <w:tc>
          <w:tcPr>
            <w:tcW w:w="3587" w:type="dxa"/>
          </w:tcPr>
          <w:p w14:paraId="6795D1A0" w14:textId="77777777" w:rsidR="004B18EE" w:rsidRPr="004B18EE" w:rsidRDefault="004B18EE" w:rsidP="00E76B57">
            <w:pPr>
              <w:pStyle w:val="B1"/>
              <w:keepLines/>
              <w:ind w:left="0" w:firstLine="0"/>
            </w:pPr>
            <w:r w:rsidRPr="004B18EE">
              <w:t>Docs request</w:t>
            </w:r>
          </w:p>
        </w:tc>
        <w:tc>
          <w:tcPr>
            <w:tcW w:w="3587" w:type="dxa"/>
          </w:tcPr>
          <w:p w14:paraId="7997E4C7" w14:textId="77777777" w:rsidR="004B18EE" w:rsidRPr="004B18EE" w:rsidRDefault="004B18EE" w:rsidP="00E76B57">
            <w:pPr>
              <w:pStyle w:val="B1"/>
              <w:keepLines/>
              <w:ind w:left="0" w:firstLine="0"/>
            </w:pPr>
            <w:r w:rsidRPr="004B18EE">
              <w:t>06 Nov 2020 (Friday)</w:t>
            </w:r>
          </w:p>
        </w:tc>
        <w:tc>
          <w:tcPr>
            <w:tcW w:w="3588" w:type="dxa"/>
          </w:tcPr>
          <w:p w14:paraId="53309795" w14:textId="77777777" w:rsidR="004B18EE" w:rsidRPr="004B18EE" w:rsidRDefault="004B18EE" w:rsidP="00E76B57">
            <w:pPr>
              <w:pStyle w:val="B1"/>
              <w:keepLines/>
              <w:ind w:left="0" w:firstLine="0"/>
            </w:pPr>
            <w:r w:rsidRPr="004B18EE">
              <w:t>2400 UTC</w:t>
            </w:r>
          </w:p>
        </w:tc>
      </w:tr>
      <w:tr w:rsidR="004B18EE" w:rsidRPr="004B18EE" w14:paraId="3D7F5A33" w14:textId="77777777" w:rsidTr="004B18EE">
        <w:tc>
          <w:tcPr>
            <w:tcW w:w="3587" w:type="dxa"/>
          </w:tcPr>
          <w:p w14:paraId="0CF7B95A" w14:textId="77777777" w:rsidR="004B18EE" w:rsidRPr="004B18EE" w:rsidRDefault="004B18EE" w:rsidP="00E76B57">
            <w:pPr>
              <w:pStyle w:val="B1"/>
              <w:keepLines/>
              <w:ind w:left="0" w:firstLine="0"/>
            </w:pPr>
            <w:r w:rsidRPr="004B18EE">
              <w:t>Docs submission</w:t>
            </w:r>
          </w:p>
        </w:tc>
        <w:tc>
          <w:tcPr>
            <w:tcW w:w="3587" w:type="dxa"/>
          </w:tcPr>
          <w:p w14:paraId="168E5BBC" w14:textId="77777777" w:rsidR="004B18EE" w:rsidRPr="004B18EE" w:rsidRDefault="004B18EE" w:rsidP="00E76B57">
            <w:pPr>
              <w:pStyle w:val="B1"/>
              <w:keepLines/>
              <w:ind w:left="0" w:firstLine="0"/>
            </w:pPr>
            <w:r w:rsidRPr="004B18EE">
              <w:t>06 Nov 2020 (Friday)</w:t>
            </w:r>
          </w:p>
        </w:tc>
        <w:tc>
          <w:tcPr>
            <w:tcW w:w="3588" w:type="dxa"/>
          </w:tcPr>
          <w:p w14:paraId="6E61EAF3" w14:textId="77777777" w:rsidR="004B18EE" w:rsidRPr="004B18EE" w:rsidRDefault="004B18EE" w:rsidP="00E76B57">
            <w:pPr>
              <w:pStyle w:val="B1"/>
              <w:keepLines/>
              <w:ind w:left="0" w:firstLine="0"/>
            </w:pPr>
            <w:r w:rsidRPr="004B18EE">
              <w:t>2400 UTC</w:t>
            </w:r>
          </w:p>
        </w:tc>
      </w:tr>
      <w:tr w:rsidR="004B18EE" w:rsidRPr="004B18EE" w14:paraId="20E0665C" w14:textId="77777777" w:rsidTr="004B18EE">
        <w:tc>
          <w:tcPr>
            <w:tcW w:w="3587" w:type="dxa"/>
          </w:tcPr>
          <w:p w14:paraId="59B41BFC" w14:textId="77777777" w:rsidR="004B18EE" w:rsidRPr="004B18EE" w:rsidRDefault="004B18EE" w:rsidP="00E76B57">
            <w:pPr>
              <w:pStyle w:val="B1"/>
              <w:keepLines/>
              <w:ind w:left="0" w:firstLine="0"/>
              <w:rPr>
                <w:b/>
                <w:bCs/>
              </w:rPr>
            </w:pPr>
            <w:r w:rsidRPr="004B18EE">
              <w:rPr>
                <w:b/>
                <w:bCs/>
              </w:rPr>
              <w:t>Start of e-meeting</w:t>
            </w:r>
          </w:p>
        </w:tc>
        <w:tc>
          <w:tcPr>
            <w:tcW w:w="3587" w:type="dxa"/>
          </w:tcPr>
          <w:p w14:paraId="6DA27AFF" w14:textId="77777777" w:rsidR="004B18EE" w:rsidRPr="004B18EE" w:rsidRDefault="004B18EE" w:rsidP="00E76B57">
            <w:pPr>
              <w:pStyle w:val="B1"/>
              <w:keepLines/>
              <w:ind w:left="0" w:firstLine="0"/>
              <w:rPr>
                <w:b/>
                <w:bCs/>
              </w:rPr>
            </w:pPr>
            <w:r w:rsidRPr="004B18EE">
              <w:rPr>
                <w:b/>
                <w:bCs/>
              </w:rPr>
              <w:t xml:space="preserve">16 Nov 2020 (Monday), </w:t>
            </w:r>
            <w:r w:rsidRPr="00E76B57">
              <w:rPr>
                <w:b/>
                <w:bCs/>
                <w:color w:val="0000FF"/>
              </w:rPr>
              <w:t>CC#1</w:t>
            </w:r>
          </w:p>
        </w:tc>
        <w:tc>
          <w:tcPr>
            <w:tcW w:w="3588" w:type="dxa"/>
          </w:tcPr>
          <w:p w14:paraId="0D556A6C" w14:textId="77777777" w:rsidR="004B18EE" w:rsidRPr="004B18EE" w:rsidRDefault="004B18EE" w:rsidP="00E76B57">
            <w:pPr>
              <w:pStyle w:val="B1"/>
              <w:keepLines/>
              <w:ind w:left="0" w:firstLine="0"/>
              <w:rPr>
                <w:b/>
                <w:bCs/>
              </w:rPr>
            </w:pPr>
            <w:r w:rsidRPr="004B18EE">
              <w:rPr>
                <w:b/>
                <w:bCs/>
              </w:rPr>
              <w:t>0000 UTC</w:t>
            </w:r>
          </w:p>
        </w:tc>
      </w:tr>
      <w:tr w:rsidR="004B18EE" w:rsidRPr="004B18EE" w14:paraId="539E438D" w14:textId="77777777" w:rsidTr="004B18EE">
        <w:tc>
          <w:tcPr>
            <w:tcW w:w="3587" w:type="dxa"/>
          </w:tcPr>
          <w:p w14:paraId="5BC3A8F1" w14:textId="77777777" w:rsidR="004B18EE" w:rsidRPr="004B18EE" w:rsidRDefault="004B18EE" w:rsidP="00E76B57">
            <w:pPr>
              <w:pStyle w:val="B1"/>
              <w:keepLines/>
              <w:ind w:left="0" w:firstLine="0"/>
            </w:pPr>
            <w:r w:rsidRPr="004B18EE">
              <w:t>Revisions by</w:t>
            </w:r>
          </w:p>
        </w:tc>
        <w:tc>
          <w:tcPr>
            <w:tcW w:w="3587" w:type="dxa"/>
          </w:tcPr>
          <w:p w14:paraId="7C35175D" w14:textId="77777777" w:rsidR="004B18EE" w:rsidRPr="004B18EE" w:rsidRDefault="004B18EE" w:rsidP="00E76B57">
            <w:pPr>
              <w:pStyle w:val="B1"/>
              <w:keepLines/>
              <w:ind w:left="0" w:firstLine="0"/>
            </w:pPr>
            <w:r w:rsidRPr="004B18EE">
              <w:t>18 Nov 2020 (Wednesday)</w:t>
            </w:r>
          </w:p>
        </w:tc>
        <w:tc>
          <w:tcPr>
            <w:tcW w:w="3588" w:type="dxa"/>
          </w:tcPr>
          <w:p w14:paraId="1BCE479E" w14:textId="77777777" w:rsidR="004B18EE" w:rsidRPr="004B18EE" w:rsidRDefault="004B18EE" w:rsidP="00E76B57">
            <w:pPr>
              <w:pStyle w:val="B1"/>
              <w:keepLines/>
              <w:ind w:left="0" w:firstLine="0"/>
            </w:pPr>
            <w:r w:rsidRPr="004B18EE">
              <w:t>1700 UTC</w:t>
            </w:r>
          </w:p>
        </w:tc>
      </w:tr>
      <w:tr w:rsidR="004B18EE" w:rsidRPr="004B18EE" w14:paraId="22A9F920" w14:textId="77777777" w:rsidTr="004B18EE">
        <w:tc>
          <w:tcPr>
            <w:tcW w:w="3587" w:type="dxa"/>
          </w:tcPr>
          <w:p w14:paraId="7992592D" w14:textId="77777777" w:rsidR="004B18EE" w:rsidRPr="004B18EE" w:rsidRDefault="004B18EE" w:rsidP="00E76B57">
            <w:pPr>
              <w:pStyle w:val="B1"/>
              <w:keepLines/>
              <w:ind w:left="0" w:firstLine="0"/>
            </w:pPr>
            <w:r w:rsidRPr="004B18EE">
              <w:t>Final deadline</w:t>
            </w:r>
          </w:p>
        </w:tc>
        <w:tc>
          <w:tcPr>
            <w:tcW w:w="3587" w:type="dxa"/>
          </w:tcPr>
          <w:p w14:paraId="7E741532" w14:textId="77777777" w:rsidR="004B18EE" w:rsidRPr="004B18EE" w:rsidRDefault="004B18EE" w:rsidP="00E76B57">
            <w:pPr>
              <w:pStyle w:val="B1"/>
              <w:keepLines/>
              <w:ind w:left="0" w:firstLine="0"/>
            </w:pPr>
            <w:r w:rsidRPr="004B18EE">
              <w:t>19 Nov 2020 (Thursday)</w:t>
            </w:r>
          </w:p>
        </w:tc>
        <w:tc>
          <w:tcPr>
            <w:tcW w:w="3588" w:type="dxa"/>
          </w:tcPr>
          <w:p w14:paraId="465E1720" w14:textId="77777777" w:rsidR="004B18EE" w:rsidRPr="004B18EE" w:rsidRDefault="004B18EE" w:rsidP="00E76B57">
            <w:pPr>
              <w:pStyle w:val="B1"/>
              <w:keepLines/>
              <w:ind w:left="0" w:firstLine="0"/>
            </w:pPr>
            <w:r w:rsidRPr="004B18EE">
              <w:t>1700 UTC</w:t>
            </w:r>
          </w:p>
        </w:tc>
      </w:tr>
      <w:tr w:rsidR="004B18EE" w:rsidRPr="004B18EE" w14:paraId="3C1EFE8F" w14:textId="77777777" w:rsidTr="004B18EE">
        <w:tc>
          <w:tcPr>
            <w:tcW w:w="3587" w:type="dxa"/>
          </w:tcPr>
          <w:p w14:paraId="6DC6F393" w14:textId="77777777" w:rsidR="004B18EE" w:rsidRPr="004B18EE" w:rsidRDefault="004B18EE" w:rsidP="00E76B57">
            <w:pPr>
              <w:pStyle w:val="B1"/>
              <w:keepLines/>
              <w:ind w:left="0" w:firstLine="0"/>
              <w:rPr>
                <w:b/>
                <w:bCs/>
              </w:rPr>
            </w:pPr>
            <w:r w:rsidRPr="004B18EE">
              <w:rPr>
                <w:b/>
                <w:bCs/>
              </w:rPr>
              <w:t>Close</w:t>
            </w:r>
          </w:p>
        </w:tc>
        <w:tc>
          <w:tcPr>
            <w:tcW w:w="3587" w:type="dxa"/>
          </w:tcPr>
          <w:p w14:paraId="047B3C07" w14:textId="77777777" w:rsidR="004B18EE" w:rsidRPr="004B18EE" w:rsidRDefault="004B18EE" w:rsidP="00E76B57">
            <w:pPr>
              <w:pStyle w:val="B1"/>
              <w:keepLines/>
              <w:ind w:left="0" w:firstLine="0"/>
              <w:rPr>
                <w:b/>
                <w:bCs/>
              </w:rPr>
            </w:pPr>
            <w:r w:rsidRPr="004B18EE">
              <w:rPr>
                <w:b/>
                <w:bCs/>
              </w:rPr>
              <w:t xml:space="preserve">20 Nov 2020 (Friday), </w:t>
            </w:r>
            <w:r w:rsidRPr="00E76B57">
              <w:rPr>
                <w:b/>
                <w:bCs/>
                <w:color w:val="0000FF"/>
              </w:rPr>
              <w:t>CC#2</w:t>
            </w:r>
          </w:p>
        </w:tc>
        <w:tc>
          <w:tcPr>
            <w:tcW w:w="3588" w:type="dxa"/>
          </w:tcPr>
          <w:p w14:paraId="06BA8222" w14:textId="77777777" w:rsidR="004B18EE" w:rsidRPr="004B18EE" w:rsidRDefault="004B18EE" w:rsidP="00E76B57">
            <w:pPr>
              <w:pStyle w:val="B1"/>
              <w:keepLines/>
              <w:ind w:left="0" w:firstLine="0"/>
              <w:rPr>
                <w:b/>
                <w:bCs/>
              </w:rPr>
            </w:pPr>
            <w:r w:rsidRPr="004B18EE">
              <w:rPr>
                <w:b/>
                <w:bCs/>
              </w:rPr>
              <w:t>1700 UTC</w:t>
            </w:r>
          </w:p>
        </w:tc>
      </w:tr>
      <w:tr w:rsidR="004B18EE" w:rsidRPr="004B18EE" w14:paraId="328EC1FC" w14:textId="77777777" w:rsidTr="004B18EE">
        <w:tc>
          <w:tcPr>
            <w:tcW w:w="3587" w:type="dxa"/>
          </w:tcPr>
          <w:p w14:paraId="0C18943C" w14:textId="77777777" w:rsidR="004B18EE" w:rsidRPr="004B18EE" w:rsidRDefault="004B18EE" w:rsidP="00E76B57">
            <w:pPr>
              <w:pStyle w:val="B1"/>
              <w:keepLines/>
              <w:ind w:left="0" w:firstLine="0"/>
            </w:pPr>
            <w:r w:rsidRPr="004B18EE">
              <w:t>Upload Approved docs</w:t>
            </w:r>
          </w:p>
        </w:tc>
        <w:tc>
          <w:tcPr>
            <w:tcW w:w="3587" w:type="dxa"/>
          </w:tcPr>
          <w:p w14:paraId="25FB84EF" w14:textId="77777777" w:rsidR="004B18EE" w:rsidRPr="004B18EE" w:rsidRDefault="004B18EE" w:rsidP="00E76B57">
            <w:pPr>
              <w:pStyle w:val="B1"/>
              <w:keepLines/>
              <w:ind w:left="0" w:firstLine="0"/>
            </w:pPr>
            <w:r w:rsidRPr="004B18EE">
              <w:t>23 Nov 2020 (Monday)</w:t>
            </w:r>
          </w:p>
        </w:tc>
        <w:tc>
          <w:tcPr>
            <w:tcW w:w="3588" w:type="dxa"/>
          </w:tcPr>
          <w:p w14:paraId="3D279513" w14:textId="77777777" w:rsidR="004B18EE" w:rsidRPr="004B18EE" w:rsidRDefault="004B18EE" w:rsidP="00E76B57">
            <w:pPr>
              <w:pStyle w:val="B1"/>
              <w:keepLines/>
              <w:ind w:left="0" w:firstLine="0"/>
            </w:pPr>
            <w:r w:rsidRPr="004B18EE">
              <w:t>1700 UTC</w:t>
            </w:r>
          </w:p>
        </w:tc>
      </w:tr>
    </w:tbl>
    <w:p w14:paraId="4E724280" w14:textId="38409CD3" w:rsidR="004B18EE" w:rsidRDefault="004B18EE" w:rsidP="00E76B57">
      <w:pPr>
        <w:pStyle w:val="B1"/>
        <w:keepLines/>
      </w:pPr>
    </w:p>
    <w:p w14:paraId="1E4375AF" w14:textId="069A7AC6" w:rsidR="00E76B57" w:rsidRDefault="00E76B57" w:rsidP="00E76B57">
      <w:r>
        <w:t xml:space="preserve">Nokia commented that as this is a 1 week meeting, with difficult conclusions for </w:t>
      </w:r>
      <w:r w:rsidR="008705B8">
        <w:t>Rel</w:t>
      </w:r>
      <w:r w:rsidR="008705B8">
        <w:noBreakHyphen/>
      </w:r>
      <w:r>
        <w:t>17 work, it may be beneficial to exclude TEI17 items from this meeting. This may be reviewed and discussed after SA2#140E taking progress on items into account.</w:t>
      </w:r>
    </w:p>
    <w:p w14:paraId="3D08E424" w14:textId="75D00642" w:rsidR="00E76B57" w:rsidRDefault="00E76B57" w:rsidP="00E76B57">
      <w:r>
        <w:t>OPPO asked whether the RAN-dependent issues can be handled in 2020, or whether there will be time given in 2021. This will need to be discussed when the progress on the items is known</w:t>
      </w:r>
      <w:r w:rsidR="008705B8">
        <w:t xml:space="preserve"> on a case by case basis</w:t>
      </w:r>
      <w:r>
        <w:t>. The SA</w:t>
      </w:r>
      <w:r w:rsidR="008705B8">
        <w:t> WG2</w:t>
      </w:r>
      <w:r>
        <w:t xml:space="preserve"> Chairman commented that SA WG2 must send clear </w:t>
      </w:r>
      <w:r w:rsidR="008705B8">
        <w:t>requests</w:t>
      </w:r>
      <w:r>
        <w:t xml:space="preserve"> in any LSs sent to them to ensure a clear </w:t>
      </w:r>
      <w:r w:rsidR="008705B8">
        <w:t>response</w:t>
      </w:r>
      <w:r>
        <w:t xml:space="preserve"> can be </w:t>
      </w:r>
      <w:r w:rsidR="008705B8">
        <w:t xml:space="preserve">returned in a timely manner. </w:t>
      </w:r>
    </w:p>
    <w:p w14:paraId="1B0FBF03" w14:textId="6F64BDB1" w:rsidR="008705B8" w:rsidRDefault="008705B8" w:rsidP="00E76B57">
      <w:r>
        <w:t>Huawei commented that this meeting is only 3 weeks after SA2#141E and suggested considering having additional CCs during this meeting to focus on concluding on Key Issues. Arrangement of CC timings will be an additional burden due to Daylight saving changes, but they can be added if needed.</w:t>
      </w:r>
    </w:p>
    <w:p w14:paraId="06CE1F3F" w14:textId="2902EEF0" w:rsidR="008705B8" w:rsidRDefault="008705B8" w:rsidP="00E76B57">
      <w:r>
        <w:t>Ericsson commented that we should have Rel</w:t>
      </w:r>
      <w:r>
        <w:noBreakHyphen/>
        <w:t>17 TSs available for the end of 2020, in order to allow timely completion of the normative work in SA WG2 and also to allow the Stage 3 work to progress with stable Stage 2 requirements. The SA WG2 Chairman replied that this is dependent on the maintenance burden for Rel-17 mirror CRs in 2021 and can be decided later.</w:t>
      </w:r>
    </w:p>
    <w:p w14:paraId="292B1270" w14:textId="2320CEDC" w:rsidR="008705B8" w:rsidRDefault="008705B8" w:rsidP="00E76B57">
      <w:r>
        <w:t>Ericsson commented that many KIs are hoped to be solved by getting good feedback from RAN WGs via LSs. The SA WG2 Chairman commented that delegates should not assume there is always the November meeting to conclude on Key Issues and should aim to resolve as much as possible in SA2#141E</w:t>
      </w:r>
      <w:r w:rsidR="001C7090">
        <w:t>, especially the one having no RAN dependency</w:t>
      </w:r>
      <w:r>
        <w:t>.</w:t>
      </w:r>
    </w:p>
    <w:p w14:paraId="0762ED0E" w14:textId="4672DBD6" w:rsidR="008705B8" w:rsidRDefault="008705B8" w:rsidP="00E76B57">
      <w:r>
        <w:t xml:space="preserve">ZTE asked whether </w:t>
      </w:r>
      <w:r w:rsidR="001C7090">
        <w:t>more than one</w:t>
      </w:r>
      <w:r>
        <w:t xml:space="preserve"> CCs </w:t>
      </w:r>
      <w:r w:rsidR="001C7090">
        <w:t xml:space="preserve">per Rel-17 topics </w:t>
      </w:r>
      <w:r>
        <w:t>can be added before the SA2#140E meeting. This can be discussed under AOB.</w:t>
      </w:r>
    </w:p>
    <w:p w14:paraId="34ECB608" w14:textId="42E9B2FB" w:rsidR="008705B8" w:rsidRDefault="008705B8" w:rsidP="00E76B57">
      <w:r>
        <w:t>Vodafone commented that if Rel-17 TSs are expected to be produced in 2020 then only CRs should be created for SA2#142E. This can be decided for the meetings before the December TSGs which would result in the Rel-17 TSs.</w:t>
      </w:r>
    </w:p>
    <w:p w14:paraId="1A841DB1" w14:textId="451EE7DA" w:rsidR="008705B8" w:rsidRDefault="008705B8" w:rsidP="00E76B57">
      <w:r>
        <w:t>China Telecom asked whether Rel</w:t>
      </w:r>
      <w:r>
        <w:noBreakHyphen/>
        <w:t>18 proposals can be submitted to 2020 meetings. At present, Rel</w:t>
      </w:r>
      <w:r>
        <w:noBreakHyphen/>
        <w:t>18 proposals will not be considered, but this can be reviewed depending on Rel</w:t>
      </w:r>
      <w:r>
        <w:noBreakHyphen/>
        <w:t>17 progress. Rel</w:t>
      </w:r>
      <w:r>
        <w:noBreakHyphen/>
        <w:t xml:space="preserve">18 </w:t>
      </w:r>
      <w:r w:rsidR="001C7090">
        <w:t xml:space="preserve">stage-2 </w:t>
      </w:r>
      <w:r>
        <w:t>work is not expected until at least Q1/2021.</w:t>
      </w:r>
    </w:p>
    <w:p w14:paraId="377D218E" w14:textId="3E9FE205" w:rsidR="008705B8" w:rsidRDefault="008705B8" w:rsidP="00E76B57">
      <w:r>
        <w:t>Nokia suggested that Draft CRs for SA WG2-only approved WIDs should be left TBD for the moment, to be reviewed depending on progress. Ericsson commented that this would imply that no Rel-17 work is done in 2020/Q4 and this should be determined closer to the meeting. The SA WG2 Chairman emphasised that agreements should not be unnecessarily delayed to the November meeting.</w:t>
      </w:r>
    </w:p>
    <w:p w14:paraId="16AEBA7A" w14:textId="1D573F42" w:rsidR="008705B8" w:rsidRDefault="008705B8" w:rsidP="00E76B57">
      <w:proofErr w:type="spellStart"/>
      <w:r>
        <w:t>Perspecta</w:t>
      </w:r>
      <w:proofErr w:type="spellEnd"/>
      <w:r>
        <w:t xml:space="preserve"> Labs agreed that we should not try to move everything into Q1/2021.</w:t>
      </w:r>
    </w:p>
    <w:p w14:paraId="23536732" w14:textId="05984432" w:rsidR="008705B8" w:rsidRDefault="008705B8" w:rsidP="00E76B57">
      <w:r>
        <w:t xml:space="preserve">CATT asked if the planning assumes Stage 2 freeze is March 2021. This was confirmed and if TSG SA decides that the </w:t>
      </w:r>
      <w:r w:rsidR="001C7090">
        <w:t xml:space="preserve">stage-2 </w:t>
      </w:r>
      <w:r>
        <w:t>freeze is December 2020, then this will require re-planning the SA WG2 work schedule. MediaTek commented that it is very likely that there will be a 3 month shift for Rel</w:t>
      </w:r>
      <w:r>
        <w:noBreakHyphen/>
        <w:t>17 Stage 2 freeze. The TSG SA Chairman commented that this will be reviewed in the September 2020 TSGs</w:t>
      </w:r>
      <w:r w:rsidR="00A661C3">
        <w:t>.</w:t>
      </w:r>
    </w:p>
    <w:p w14:paraId="2785D3F1" w14:textId="13DE0AF8" w:rsidR="004B18EE" w:rsidRPr="004B18EE" w:rsidRDefault="004B18EE" w:rsidP="00E76B57">
      <w:pPr>
        <w:keepNext/>
        <w:keepLines/>
        <w:rPr>
          <w:b/>
          <w:bCs/>
        </w:rPr>
      </w:pPr>
      <w:r w:rsidRPr="004B18EE">
        <w:rPr>
          <w:b/>
          <w:bCs/>
        </w:rPr>
        <w:lastRenderedPageBreak/>
        <w:t>Agenda Items</w:t>
      </w:r>
    </w:p>
    <w:tbl>
      <w:tblPr>
        <w:tblStyle w:val="TableGrid"/>
        <w:tblW w:w="0" w:type="auto"/>
        <w:tblInd w:w="567" w:type="dxa"/>
        <w:tblLook w:val="04A0" w:firstRow="1" w:lastRow="0" w:firstColumn="1" w:lastColumn="0" w:noHBand="0" w:noVBand="1"/>
      </w:tblPr>
      <w:tblGrid>
        <w:gridCol w:w="1555"/>
        <w:gridCol w:w="8640"/>
      </w:tblGrid>
      <w:tr w:rsidR="004B18EE" w:rsidRPr="004B18EE" w14:paraId="178FC1D3" w14:textId="77777777" w:rsidTr="004B18EE">
        <w:tc>
          <w:tcPr>
            <w:tcW w:w="1555" w:type="dxa"/>
          </w:tcPr>
          <w:p w14:paraId="317B67DD" w14:textId="77777777" w:rsidR="004B18EE" w:rsidRPr="004B18EE" w:rsidRDefault="004B18EE" w:rsidP="00E76B57">
            <w:pPr>
              <w:pStyle w:val="TAH"/>
            </w:pPr>
            <w:r w:rsidRPr="004B18EE">
              <w:t>AI#</w:t>
            </w:r>
          </w:p>
        </w:tc>
        <w:tc>
          <w:tcPr>
            <w:tcW w:w="8640" w:type="dxa"/>
          </w:tcPr>
          <w:p w14:paraId="664C48BF" w14:textId="77777777" w:rsidR="004B18EE" w:rsidRPr="004B18EE" w:rsidRDefault="004B18EE" w:rsidP="00E76B57">
            <w:pPr>
              <w:pStyle w:val="TAH"/>
            </w:pPr>
            <w:r w:rsidRPr="004B18EE">
              <w:t>Topic</w:t>
            </w:r>
          </w:p>
        </w:tc>
      </w:tr>
      <w:tr w:rsidR="004B18EE" w:rsidRPr="004B18EE" w14:paraId="376AF9F0" w14:textId="77777777" w:rsidTr="004B18EE">
        <w:tc>
          <w:tcPr>
            <w:tcW w:w="1555" w:type="dxa"/>
          </w:tcPr>
          <w:p w14:paraId="010B677D" w14:textId="77777777" w:rsidR="004B18EE" w:rsidRPr="004B18EE" w:rsidRDefault="004B18EE" w:rsidP="00E76B57">
            <w:pPr>
              <w:pStyle w:val="TAC"/>
            </w:pPr>
            <w:r w:rsidRPr="004B18EE">
              <w:t>1</w:t>
            </w:r>
          </w:p>
        </w:tc>
        <w:tc>
          <w:tcPr>
            <w:tcW w:w="8640" w:type="dxa"/>
          </w:tcPr>
          <w:p w14:paraId="2D8DE3DA" w14:textId="77777777" w:rsidR="004B18EE" w:rsidRPr="004B18EE" w:rsidRDefault="004B18EE" w:rsidP="00E76B57">
            <w:pPr>
              <w:pStyle w:val="B1"/>
              <w:keepLines/>
              <w:ind w:left="0" w:firstLine="0"/>
            </w:pPr>
            <w:r w:rsidRPr="004B18EE">
              <w:t>Opening of the meeting</w:t>
            </w:r>
          </w:p>
        </w:tc>
      </w:tr>
      <w:tr w:rsidR="004B18EE" w:rsidRPr="004B18EE" w14:paraId="6A747861" w14:textId="77777777" w:rsidTr="004B18EE">
        <w:tc>
          <w:tcPr>
            <w:tcW w:w="1555" w:type="dxa"/>
          </w:tcPr>
          <w:p w14:paraId="1E034611" w14:textId="77777777" w:rsidR="004B18EE" w:rsidRPr="004B18EE" w:rsidRDefault="004B18EE" w:rsidP="00E76B57">
            <w:pPr>
              <w:pStyle w:val="TAC"/>
            </w:pPr>
            <w:r w:rsidRPr="004B18EE">
              <w:t>2</w:t>
            </w:r>
          </w:p>
        </w:tc>
        <w:tc>
          <w:tcPr>
            <w:tcW w:w="8640" w:type="dxa"/>
          </w:tcPr>
          <w:p w14:paraId="7EA3BC1C" w14:textId="77777777" w:rsidR="004B18EE" w:rsidRPr="004B18EE" w:rsidRDefault="004B18EE" w:rsidP="00E76B57">
            <w:pPr>
              <w:pStyle w:val="B1"/>
              <w:keepLines/>
              <w:ind w:left="0" w:firstLine="0"/>
            </w:pPr>
            <w:r w:rsidRPr="004B18EE">
              <w:t>Approval of the agenda</w:t>
            </w:r>
          </w:p>
        </w:tc>
      </w:tr>
      <w:tr w:rsidR="004B18EE" w:rsidRPr="004B18EE" w14:paraId="7CBC0D24" w14:textId="77777777" w:rsidTr="004B18EE">
        <w:tc>
          <w:tcPr>
            <w:tcW w:w="1555" w:type="dxa"/>
          </w:tcPr>
          <w:p w14:paraId="113B04F9" w14:textId="77777777" w:rsidR="004B18EE" w:rsidRPr="004B18EE" w:rsidRDefault="004B18EE" w:rsidP="00E76B57">
            <w:pPr>
              <w:pStyle w:val="TAC"/>
            </w:pPr>
            <w:r w:rsidRPr="004B18EE">
              <w:t>3</w:t>
            </w:r>
          </w:p>
        </w:tc>
        <w:tc>
          <w:tcPr>
            <w:tcW w:w="8640" w:type="dxa"/>
          </w:tcPr>
          <w:p w14:paraId="203A6EDE" w14:textId="77777777" w:rsidR="004B18EE" w:rsidRPr="004B18EE" w:rsidRDefault="004B18EE" w:rsidP="00E76B57">
            <w:pPr>
              <w:pStyle w:val="B1"/>
              <w:keepLines/>
              <w:ind w:left="0" w:firstLine="0"/>
            </w:pPr>
            <w:r w:rsidRPr="004B18EE">
              <w:t>Meeting Reports</w:t>
            </w:r>
          </w:p>
        </w:tc>
      </w:tr>
      <w:tr w:rsidR="004B18EE" w:rsidRPr="004B18EE" w14:paraId="31AB962C" w14:textId="77777777" w:rsidTr="004B18EE">
        <w:tc>
          <w:tcPr>
            <w:tcW w:w="1555" w:type="dxa"/>
          </w:tcPr>
          <w:p w14:paraId="55511DC1" w14:textId="77777777" w:rsidR="004B18EE" w:rsidRPr="004B18EE" w:rsidRDefault="004B18EE" w:rsidP="00E76B57">
            <w:pPr>
              <w:pStyle w:val="TAC"/>
            </w:pPr>
            <w:r w:rsidRPr="004B18EE">
              <w:t>4.X</w:t>
            </w:r>
          </w:p>
        </w:tc>
        <w:tc>
          <w:tcPr>
            <w:tcW w:w="8640" w:type="dxa"/>
          </w:tcPr>
          <w:p w14:paraId="23EF62BC" w14:textId="77777777" w:rsidR="004B18EE" w:rsidRPr="004B18EE" w:rsidRDefault="004B18EE" w:rsidP="00E76B57">
            <w:pPr>
              <w:pStyle w:val="B1"/>
              <w:keepLines/>
              <w:ind w:left="0" w:firstLine="0"/>
            </w:pPr>
            <w:r w:rsidRPr="004B18EE">
              <w:t>General (Common issues and Incoming LSs)</w:t>
            </w:r>
          </w:p>
        </w:tc>
      </w:tr>
      <w:tr w:rsidR="004B18EE" w:rsidRPr="004B18EE" w14:paraId="4DD60951" w14:textId="77777777" w:rsidTr="004B18EE">
        <w:tc>
          <w:tcPr>
            <w:tcW w:w="1555" w:type="dxa"/>
          </w:tcPr>
          <w:p w14:paraId="1EACE197" w14:textId="77777777" w:rsidR="004B18EE" w:rsidRPr="004B18EE" w:rsidRDefault="004B18EE" w:rsidP="00E76B57">
            <w:pPr>
              <w:pStyle w:val="TAC"/>
            </w:pPr>
            <w:r w:rsidRPr="004B18EE">
              <w:t>5.X</w:t>
            </w:r>
          </w:p>
        </w:tc>
        <w:tc>
          <w:tcPr>
            <w:tcW w:w="8640" w:type="dxa"/>
          </w:tcPr>
          <w:p w14:paraId="4B7C8AE1" w14:textId="77777777" w:rsidR="004B18EE" w:rsidRDefault="004B18EE" w:rsidP="00E76B57">
            <w:pPr>
              <w:pStyle w:val="B1"/>
              <w:keepLines/>
              <w:ind w:left="0" w:firstLine="0"/>
            </w:pPr>
            <w:r w:rsidRPr="004B18EE">
              <w:t>Pre-Rel-17 Maintenance (excluding all 5G topics)</w:t>
            </w:r>
          </w:p>
          <w:p w14:paraId="69571BE5" w14:textId="03E8C590" w:rsidR="004B18EE" w:rsidRPr="004B18EE" w:rsidRDefault="004B18EE" w:rsidP="00E76B57">
            <w:pPr>
              <w:pStyle w:val="B1"/>
              <w:keepLines/>
              <w:ind w:left="0" w:firstLine="0"/>
              <w:rPr>
                <w:b/>
                <w:bCs/>
              </w:rPr>
            </w:pPr>
            <w:r w:rsidRPr="004B18EE">
              <w:rPr>
                <w:b/>
                <w:bCs/>
                <w:color w:val="FF0000"/>
              </w:rPr>
              <w:t>NOTE: FASMO criterion will be strictly enforced.</w:t>
            </w:r>
          </w:p>
        </w:tc>
      </w:tr>
      <w:tr w:rsidR="004B18EE" w:rsidRPr="004B18EE" w14:paraId="7D494EAE" w14:textId="77777777" w:rsidTr="004B18EE">
        <w:tc>
          <w:tcPr>
            <w:tcW w:w="1555" w:type="dxa"/>
          </w:tcPr>
          <w:p w14:paraId="10CA4682" w14:textId="77777777" w:rsidR="004B18EE" w:rsidRPr="004B18EE" w:rsidRDefault="004B18EE" w:rsidP="00E76B57">
            <w:pPr>
              <w:pStyle w:val="TAC"/>
            </w:pPr>
            <w:r w:rsidRPr="004B18EE">
              <w:t>6.X</w:t>
            </w:r>
          </w:p>
        </w:tc>
        <w:tc>
          <w:tcPr>
            <w:tcW w:w="8640" w:type="dxa"/>
          </w:tcPr>
          <w:p w14:paraId="6C7403FB" w14:textId="77777777" w:rsidR="004B18EE" w:rsidRDefault="004B18EE" w:rsidP="00E76B57">
            <w:pPr>
              <w:pStyle w:val="B1"/>
              <w:keepLines/>
              <w:ind w:left="0" w:firstLine="0"/>
            </w:pPr>
            <w:r w:rsidRPr="004B18EE">
              <w:t>Rel-15/Rel-16 Maintenance for 5G (only related to 5GS_Ph1 Work Item)</w:t>
            </w:r>
          </w:p>
          <w:p w14:paraId="3AFFAAD4" w14:textId="39C9960A" w:rsidR="004B18EE" w:rsidRPr="004B18EE" w:rsidRDefault="004B18EE" w:rsidP="00E76B57">
            <w:pPr>
              <w:pStyle w:val="B1"/>
              <w:keepLines/>
              <w:ind w:left="0" w:firstLine="0"/>
              <w:rPr>
                <w:b/>
                <w:bCs/>
              </w:rPr>
            </w:pPr>
            <w:r w:rsidRPr="004B18EE">
              <w:rPr>
                <w:b/>
                <w:bCs/>
                <w:color w:val="FF0000"/>
              </w:rPr>
              <w:t>NOTE: FASMO criterion will be strictly enforced.</w:t>
            </w:r>
          </w:p>
        </w:tc>
      </w:tr>
      <w:tr w:rsidR="004B18EE" w:rsidRPr="004B18EE" w14:paraId="2B92A360" w14:textId="77777777" w:rsidTr="004B18EE">
        <w:tc>
          <w:tcPr>
            <w:tcW w:w="1555" w:type="dxa"/>
          </w:tcPr>
          <w:p w14:paraId="56EB85C7" w14:textId="77777777" w:rsidR="004B18EE" w:rsidRPr="004B18EE" w:rsidRDefault="004B18EE" w:rsidP="00E76B57">
            <w:pPr>
              <w:pStyle w:val="TAC"/>
            </w:pPr>
            <w:r w:rsidRPr="004B18EE">
              <w:t>7.X</w:t>
            </w:r>
          </w:p>
        </w:tc>
        <w:tc>
          <w:tcPr>
            <w:tcW w:w="8640" w:type="dxa"/>
          </w:tcPr>
          <w:p w14:paraId="6552A7A8" w14:textId="77777777" w:rsidR="004B18EE" w:rsidRDefault="004B18EE" w:rsidP="00E76B57">
            <w:pPr>
              <w:pStyle w:val="B1"/>
              <w:keepLines/>
              <w:ind w:left="0" w:firstLine="0"/>
            </w:pPr>
            <w:r w:rsidRPr="004B18EE">
              <w:t>Rel-16 Maintenance for 5G (excluding 5GS_Ph1)</w:t>
            </w:r>
          </w:p>
          <w:p w14:paraId="24780633" w14:textId="2EF6BC96" w:rsidR="004B18EE" w:rsidRPr="004B18EE" w:rsidRDefault="004B18EE" w:rsidP="00E76B57">
            <w:pPr>
              <w:pStyle w:val="B1"/>
              <w:keepLines/>
              <w:ind w:left="0" w:firstLine="0"/>
              <w:rPr>
                <w:b/>
                <w:bCs/>
              </w:rPr>
            </w:pPr>
            <w:r w:rsidRPr="004B18EE">
              <w:rPr>
                <w:b/>
                <w:bCs/>
                <w:color w:val="FF0000"/>
              </w:rPr>
              <w:t>NOTE: FASMO criterion will be strictly enforced.</w:t>
            </w:r>
          </w:p>
        </w:tc>
      </w:tr>
      <w:tr w:rsidR="004B18EE" w:rsidRPr="004B18EE" w14:paraId="5C4E2AE4" w14:textId="77777777" w:rsidTr="004B18EE">
        <w:tc>
          <w:tcPr>
            <w:tcW w:w="1555" w:type="dxa"/>
          </w:tcPr>
          <w:p w14:paraId="25C7E52A" w14:textId="77777777" w:rsidR="004B18EE" w:rsidRPr="004B18EE" w:rsidRDefault="004B18EE" w:rsidP="00E76B57">
            <w:pPr>
              <w:pStyle w:val="TAC"/>
            </w:pPr>
            <w:r w:rsidRPr="004B18EE">
              <w:t>8.X</w:t>
            </w:r>
          </w:p>
        </w:tc>
        <w:tc>
          <w:tcPr>
            <w:tcW w:w="8640" w:type="dxa"/>
          </w:tcPr>
          <w:p w14:paraId="00AF3342" w14:textId="77777777" w:rsidR="004B18EE" w:rsidRPr="004B18EE" w:rsidRDefault="004B18EE" w:rsidP="00E76B57">
            <w:pPr>
              <w:pStyle w:val="B1"/>
              <w:keepLines/>
              <w:ind w:left="0" w:firstLine="0"/>
            </w:pPr>
            <w:r w:rsidRPr="004B18EE">
              <w:t>Rel-17 SIDs + WIDs</w:t>
            </w:r>
          </w:p>
        </w:tc>
      </w:tr>
      <w:tr w:rsidR="004B18EE" w:rsidRPr="004B18EE" w14:paraId="5A4E41BD" w14:textId="77777777" w:rsidTr="004B18EE">
        <w:tc>
          <w:tcPr>
            <w:tcW w:w="1555" w:type="dxa"/>
          </w:tcPr>
          <w:p w14:paraId="3DD04459" w14:textId="77777777" w:rsidR="004B18EE" w:rsidRPr="004B18EE" w:rsidRDefault="004B18EE" w:rsidP="00E76B57">
            <w:pPr>
              <w:pStyle w:val="TAC"/>
            </w:pPr>
            <w:r w:rsidRPr="004B18EE">
              <w:t>9.X</w:t>
            </w:r>
          </w:p>
        </w:tc>
        <w:tc>
          <w:tcPr>
            <w:tcW w:w="8640" w:type="dxa"/>
          </w:tcPr>
          <w:p w14:paraId="79DACF43" w14:textId="77777777" w:rsidR="004B18EE" w:rsidRPr="004B18EE" w:rsidRDefault="004B18EE" w:rsidP="00E76B57">
            <w:pPr>
              <w:pStyle w:val="B1"/>
              <w:keepLines/>
              <w:ind w:left="0" w:firstLine="0"/>
            </w:pPr>
            <w:r w:rsidRPr="004B18EE">
              <w:t>Project Planning and Management</w:t>
            </w:r>
          </w:p>
        </w:tc>
      </w:tr>
      <w:tr w:rsidR="004B18EE" w:rsidRPr="004B18EE" w14:paraId="1E51FC90" w14:textId="77777777" w:rsidTr="004B18EE">
        <w:tc>
          <w:tcPr>
            <w:tcW w:w="1555" w:type="dxa"/>
          </w:tcPr>
          <w:p w14:paraId="073CC801" w14:textId="77777777" w:rsidR="004B18EE" w:rsidRPr="004B18EE" w:rsidRDefault="004B18EE" w:rsidP="00E76B57">
            <w:pPr>
              <w:pStyle w:val="TAC"/>
            </w:pPr>
            <w:r w:rsidRPr="004B18EE">
              <w:t>10</w:t>
            </w:r>
          </w:p>
        </w:tc>
        <w:tc>
          <w:tcPr>
            <w:tcW w:w="8640" w:type="dxa"/>
          </w:tcPr>
          <w:p w14:paraId="41D187C2" w14:textId="77777777" w:rsidR="004B18EE" w:rsidRPr="004B18EE" w:rsidRDefault="004B18EE" w:rsidP="00E76B57">
            <w:pPr>
              <w:pStyle w:val="B1"/>
              <w:keepLines/>
              <w:ind w:left="0" w:firstLine="0"/>
            </w:pPr>
            <w:r w:rsidRPr="004B18EE">
              <w:t>AOB</w:t>
            </w:r>
          </w:p>
        </w:tc>
      </w:tr>
      <w:tr w:rsidR="004B18EE" w:rsidRPr="004B18EE" w14:paraId="019F4661" w14:textId="77777777" w:rsidTr="004B18EE">
        <w:tc>
          <w:tcPr>
            <w:tcW w:w="1555" w:type="dxa"/>
          </w:tcPr>
          <w:p w14:paraId="4A52E70B" w14:textId="77777777" w:rsidR="004B18EE" w:rsidRPr="004B18EE" w:rsidRDefault="004B18EE" w:rsidP="00E76B57">
            <w:pPr>
              <w:pStyle w:val="TAC"/>
            </w:pPr>
            <w:r w:rsidRPr="004B18EE">
              <w:t>11</w:t>
            </w:r>
          </w:p>
        </w:tc>
        <w:tc>
          <w:tcPr>
            <w:tcW w:w="8640" w:type="dxa"/>
          </w:tcPr>
          <w:p w14:paraId="69767CD1" w14:textId="0B09A1BE" w:rsidR="004B18EE" w:rsidRPr="004B18EE" w:rsidRDefault="004B18EE" w:rsidP="00E76B57">
            <w:pPr>
              <w:pStyle w:val="B1"/>
              <w:keepLines/>
              <w:ind w:left="0" w:firstLine="0"/>
            </w:pPr>
            <w:r w:rsidRPr="004B18EE">
              <w:t>Close of the Meeting</w:t>
            </w:r>
          </w:p>
        </w:tc>
      </w:tr>
    </w:tbl>
    <w:p w14:paraId="5277B304" w14:textId="77777777" w:rsidR="004B18EE" w:rsidRDefault="004B18EE" w:rsidP="00E76B57">
      <w:pPr>
        <w:pStyle w:val="B1"/>
        <w:keepLines/>
      </w:pPr>
    </w:p>
    <w:p w14:paraId="280C3CCA" w14:textId="738093D4" w:rsidR="004B18EE" w:rsidRPr="004B18EE" w:rsidRDefault="008705B8" w:rsidP="00E76B57">
      <w:pPr>
        <w:keepLines/>
      </w:pPr>
      <w:r>
        <w:t xml:space="preserve">This was updated with changes in </w:t>
      </w:r>
      <w:r w:rsidRPr="008705B8">
        <w:rPr>
          <w:color w:val="0000FF"/>
        </w:rPr>
        <w:t>S2-2004764</w:t>
      </w:r>
      <w:r>
        <w:t xml:space="preserve">. This work plan, dates and agenda planning was </w:t>
      </w:r>
      <w:r w:rsidRPr="008705B8">
        <w:rPr>
          <w:color w:val="FF0000"/>
        </w:rPr>
        <w:t>endorsed</w:t>
      </w:r>
      <w:r>
        <w:t xml:space="preserve"> (Option 1 was agreed).</w:t>
      </w:r>
    </w:p>
    <w:p w14:paraId="6FE516BE" w14:textId="77777777" w:rsidR="004B18EE" w:rsidRDefault="004B18EE" w:rsidP="00E76B57">
      <w:pPr>
        <w:pStyle w:val="Heading1"/>
      </w:pPr>
      <w:r>
        <w:t>Status Reports</w:t>
      </w:r>
    </w:p>
    <w:p w14:paraId="4CE313E3" w14:textId="6E01108D" w:rsidR="008705B8" w:rsidRPr="008705B8" w:rsidRDefault="008705B8" w:rsidP="008705B8">
      <w:pPr>
        <w:keepLines/>
      </w:pPr>
      <w:r w:rsidRPr="008705B8">
        <w:t xml:space="preserve">The Rapporteurs were thanked for providing these status reports. </w:t>
      </w:r>
      <w:r>
        <w:t xml:space="preserve">Ericsson commented that there needs to be an opportunity to add new solutions for </w:t>
      </w:r>
      <w:r w:rsidRPr="004B18EE">
        <w:t>FS_ID_UAS_SA2</w:t>
      </w:r>
      <w:r>
        <w:t xml:space="preserve">, as for all SIDs, at SA2#140E. </w:t>
      </w:r>
      <w:r w:rsidRPr="008705B8">
        <w:t xml:space="preserve"> </w:t>
      </w:r>
      <w:r w:rsidRPr="008705B8">
        <w:rPr>
          <w:b/>
          <w:bCs/>
        </w:rPr>
        <w:t xml:space="preserve">Irrespective of whether new Key issues or solutions should be submitted, delegates were asked to follow the guidance provided in the </w:t>
      </w:r>
      <w:r w:rsidR="00A661C3">
        <w:rPr>
          <w:b/>
          <w:bCs/>
        </w:rPr>
        <w:t xml:space="preserve">SA2 Q3/Q4 </w:t>
      </w:r>
      <w:r w:rsidRPr="008705B8">
        <w:rPr>
          <w:b/>
          <w:bCs/>
        </w:rPr>
        <w:t xml:space="preserve">meeting planning </w:t>
      </w:r>
      <w:r w:rsidR="00A661C3">
        <w:rPr>
          <w:b/>
          <w:bCs/>
        </w:rPr>
        <w:t>document</w:t>
      </w:r>
      <w:r w:rsidRPr="008705B8">
        <w:rPr>
          <w:b/>
          <w:bCs/>
        </w:rPr>
        <w:t xml:space="preserve"> in </w:t>
      </w:r>
      <w:r w:rsidRPr="008705B8">
        <w:rPr>
          <w:b/>
          <w:bCs/>
          <w:color w:val="0000FF"/>
        </w:rPr>
        <w:t>S2-2004764</w:t>
      </w:r>
      <w:r w:rsidRPr="008705B8">
        <w:rPr>
          <w:b/>
          <w:bCs/>
        </w:rPr>
        <w:t>.</w:t>
      </w:r>
      <w:r w:rsidRPr="008705B8">
        <w:t xml:space="preserve"> If constraints can be agreed by consensus (e.g. a solution is good enough that no further solution proposals are needed</w:t>
      </w:r>
      <w:r w:rsidR="00A661C3">
        <w:t xml:space="preserve"> for specific Key Issue</w:t>
      </w:r>
      <w:r w:rsidRPr="008705B8">
        <w:t>) then this should be done on a case by case basis.</w:t>
      </w:r>
      <w:r>
        <w:t xml:space="preserve"> </w:t>
      </w:r>
      <w:r w:rsidRPr="008705B8">
        <w:t>SA </w:t>
      </w:r>
      <w:r>
        <w:t>WG2 will decide whether any particular restrictions will be needed.</w:t>
      </w:r>
    </w:p>
    <w:p w14:paraId="26CD2C7B" w14:textId="3EB52D3E" w:rsidR="004B18EE" w:rsidRDefault="004B18EE" w:rsidP="00E76B57">
      <w:pPr>
        <w:keepNext/>
        <w:keepLines/>
        <w:pBdr>
          <w:top w:val="single" w:sz="4" w:space="1" w:color="auto"/>
        </w:pBdr>
      </w:pPr>
      <w:r w:rsidRPr="004B18EE">
        <w:rPr>
          <w:color w:val="0000FF"/>
        </w:rPr>
        <w:t>S2-2004753</w:t>
      </w:r>
      <w:r>
        <w:rPr>
          <w:color w:val="0000FF"/>
        </w:rPr>
        <w:t xml:space="preserve"> </w:t>
      </w:r>
      <w:proofErr w:type="spellStart"/>
      <w:r w:rsidRPr="004B18EE">
        <w:t>FS_IIoT</w:t>
      </w:r>
      <w:proofErr w:type="spellEnd"/>
      <w:r w:rsidRPr="004B18EE">
        <w:t xml:space="preserve"> Status report</w:t>
      </w:r>
      <w:r>
        <w:t xml:space="preserve"> (</w:t>
      </w:r>
      <w:r w:rsidRPr="004B18EE">
        <w:t>Nokia (Rapporteur)</w:t>
      </w:r>
      <w:r>
        <w:t>)</w:t>
      </w:r>
    </w:p>
    <w:p w14:paraId="2B3E34D5" w14:textId="77777777" w:rsidR="004B18EE" w:rsidRPr="00A3071B" w:rsidRDefault="004B18EE" w:rsidP="00E76B57">
      <w:pPr>
        <w:keepNext/>
        <w:keepLines/>
      </w:pPr>
      <w:r>
        <w:rPr>
          <w:b/>
        </w:rPr>
        <w:t>Discussion and conclusion:</w:t>
      </w:r>
    </w:p>
    <w:p w14:paraId="47956EFA" w14:textId="2B0ED40E" w:rsidR="004B18EE" w:rsidRPr="004B18EE" w:rsidRDefault="008705B8" w:rsidP="00E76B57">
      <w:pPr>
        <w:keepLines/>
      </w:pPr>
      <w:r>
        <w:t xml:space="preserve">This was provided for information and was </w:t>
      </w:r>
      <w:r>
        <w:rPr>
          <w:color w:val="0000FF"/>
        </w:rPr>
        <w:t>noted</w:t>
      </w:r>
      <w:r>
        <w:t>.</w:t>
      </w:r>
    </w:p>
    <w:p w14:paraId="28302308" w14:textId="010710BB" w:rsidR="004B18EE" w:rsidRPr="004B18EE" w:rsidRDefault="004B18EE" w:rsidP="00E76B57">
      <w:pPr>
        <w:keepNext/>
        <w:keepLines/>
        <w:pBdr>
          <w:top w:val="single" w:sz="4" w:space="1" w:color="auto"/>
        </w:pBdr>
      </w:pPr>
      <w:r w:rsidRPr="004B18EE">
        <w:rPr>
          <w:color w:val="0000FF"/>
        </w:rPr>
        <w:t>S2-2004754</w:t>
      </w:r>
      <w:r>
        <w:rPr>
          <w:color w:val="0000FF"/>
        </w:rPr>
        <w:t xml:space="preserve"> </w:t>
      </w:r>
      <w:r w:rsidRPr="004B18EE">
        <w:t>FS_MUSIM Status Report</w:t>
      </w:r>
      <w:r>
        <w:t xml:space="preserve"> (</w:t>
      </w:r>
      <w:r w:rsidRPr="004B18EE">
        <w:t>Intel (Rapporteur)</w:t>
      </w:r>
      <w:r>
        <w:t>)</w:t>
      </w:r>
    </w:p>
    <w:p w14:paraId="0ECB24B6" w14:textId="77777777" w:rsidR="004B18EE" w:rsidRPr="00A3071B" w:rsidRDefault="004B18EE" w:rsidP="00E76B57">
      <w:pPr>
        <w:keepNext/>
        <w:keepLines/>
      </w:pPr>
      <w:r>
        <w:rPr>
          <w:b/>
        </w:rPr>
        <w:t>Discussion and conclusion:</w:t>
      </w:r>
    </w:p>
    <w:p w14:paraId="1298F7AC" w14:textId="77777777" w:rsidR="008705B8" w:rsidRPr="004B18EE" w:rsidRDefault="008705B8" w:rsidP="008705B8">
      <w:pPr>
        <w:keepLines/>
      </w:pPr>
      <w:r>
        <w:t xml:space="preserve">This was provided for information and was </w:t>
      </w:r>
      <w:r>
        <w:rPr>
          <w:color w:val="0000FF"/>
        </w:rPr>
        <w:t>noted</w:t>
      </w:r>
      <w:r>
        <w:t>.</w:t>
      </w:r>
    </w:p>
    <w:p w14:paraId="59BCB429" w14:textId="28673892" w:rsidR="004B18EE" w:rsidRPr="004B18EE" w:rsidRDefault="004B18EE" w:rsidP="00E76B57">
      <w:pPr>
        <w:keepNext/>
        <w:keepLines/>
        <w:pBdr>
          <w:top w:val="single" w:sz="4" w:space="1" w:color="auto"/>
        </w:pBdr>
      </w:pPr>
      <w:r w:rsidRPr="004B18EE">
        <w:rPr>
          <w:color w:val="0000FF"/>
        </w:rPr>
        <w:t>S2-2004755</w:t>
      </w:r>
      <w:r>
        <w:rPr>
          <w:color w:val="0000FF"/>
        </w:rPr>
        <w:t xml:space="preserve"> </w:t>
      </w:r>
      <w:proofErr w:type="spellStart"/>
      <w:r w:rsidRPr="004B18EE">
        <w:t>FS_eNPN</w:t>
      </w:r>
      <w:proofErr w:type="spellEnd"/>
      <w:r w:rsidRPr="004B18EE">
        <w:t xml:space="preserve"> Status Report</w:t>
      </w:r>
      <w:r>
        <w:t xml:space="preserve"> (</w:t>
      </w:r>
      <w:r w:rsidRPr="004B18EE">
        <w:t>Ericsson (Rapporteur)</w:t>
      </w:r>
      <w:r>
        <w:t>)</w:t>
      </w:r>
    </w:p>
    <w:p w14:paraId="5172E3C9" w14:textId="77777777" w:rsidR="004B18EE" w:rsidRPr="00A3071B" w:rsidRDefault="004B18EE" w:rsidP="00E76B57">
      <w:pPr>
        <w:keepNext/>
        <w:keepLines/>
      </w:pPr>
      <w:r>
        <w:rPr>
          <w:b/>
        </w:rPr>
        <w:t>Discussion and conclusion:</w:t>
      </w:r>
    </w:p>
    <w:p w14:paraId="6373D763" w14:textId="77777777" w:rsidR="008705B8" w:rsidRPr="004B18EE" w:rsidRDefault="008705B8" w:rsidP="008705B8">
      <w:pPr>
        <w:keepLines/>
      </w:pPr>
      <w:r>
        <w:t xml:space="preserve">This was provided for information and was </w:t>
      </w:r>
      <w:r>
        <w:rPr>
          <w:color w:val="0000FF"/>
        </w:rPr>
        <w:t>noted</w:t>
      </w:r>
      <w:r>
        <w:t>.</w:t>
      </w:r>
    </w:p>
    <w:p w14:paraId="375862F6" w14:textId="34C933D2" w:rsidR="004B18EE" w:rsidRPr="004B18EE" w:rsidRDefault="004B18EE" w:rsidP="00E76B57">
      <w:pPr>
        <w:keepNext/>
        <w:keepLines/>
        <w:pBdr>
          <w:top w:val="single" w:sz="4" w:space="1" w:color="auto"/>
        </w:pBdr>
      </w:pPr>
      <w:r w:rsidRPr="004B18EE">
        <w:rPr>
          <w:color w:val="0000FF"/>
        </w:rPr>
        <w:t>S2-2004756</w:t>
      </w:r>
      <w:r>
        <w:rPr>
          <w:color w:val="0000FF"/>
        </w:rPr>
        <w:t xml:space="preserve"> </w:t>
      </w:r>
      <w:r w:rsidRPr="004B18EE">
        <w:t xml:space="preserve">FS_5MBS </w:t>
      </w:r>
      <w:proofErr w:type="spellStart"/>
      <w:r w:rsidRPr="004B18EE">
        <w:t>Stauts</w:t>
      </w:r>
      <w:proofErr w:type="spellEnd"/>
      <w:r w:rsidRPr="004B18EE">
        <w:t xml:space="preserve"> Report</w:t>
      </w:r>
      <w:r>
        <w:t xml:space="preserve"> (</w:t>
      </w:r>
      <w:r w:rsidRPr="004B18EE">
        <w:t>Huawei (Rapporteur)</w:t>
      </w:r>
      <w:r>
        <w:t>)</w:t>
      </w:r>
    </w:p>
    <w:p w14:paraId="37086AC5" w14:textId="77777777" w:rsidR="004B18EE" w:rsidRPr="00A3071B" w:rsidRDefault="004B18EE" w:rsidP="00E76B57">
      <w:pPr>
        <w:keepNext/>
        <w:keepLines/>
      </w:pPr>
      <w:r>
        <w:rPr>
          <w:b/>
        </w:rPr>
        <w:t>Discussion and conclusion:</w:t>
      </w:r>
    </w:p>
    <w:p w14:paraId="51033105" w14:textId="77777777" w:rsidR="008705B8" w:rsidRPr="004B18EE" w:rsidRDefault="008705B8" w:rsidP="008705B8">
      <w:pPr>
        <w:keepLines/>
      </w:pPr>
      <w:r>
        <w:t xml:space="preserve">This was provided for information and was </w:t>
      </w:r>
      <w:r>
        <w:rPr>
          <w:color w:val="0000FF"/>
        </w:rPr>
        <w:t>noted</w:t>
      </w:r>
      <w:r>
        <w:t>.</w:t>
      </w:r>
    </w:p>
    <w:p w14:paraId="54D93794" w14:textId="60AC3D2B" w:rsidR="004B18EE" w:rsidRPr="004B18EE" w:rsidRDefault="004B18EE" w:rsidP="00E76B57">
      <w:pPr>
        <w:keepNext/>
        <w:keepLines/>
        <w:pBdr>
          <w:top w:val="single" w:sz="4" w:space="1" w:color="auto"/>
        </w:pBdr>
      </w:pPr>
      <w:r w:rsidRPr="004B18EE">
        <w:rPr>
          <w:color w:val="0000FF"/>
        </w:rPr>
        <w:t>S2-2004757</w:t>
      </w:r>
      <w:r>
        <w:rPr>
          <w:color w:val="0000FF"/>
        </w:rPr>
        <w:t xml:space="preserve"> </w:t>
      </w:r>
      <w:r w:rsidRPr="004B18EE">
        <w:t>FS_eNS_Ph2 Status Report</w:t>
      </w:r>
      <w:r>
        <w:t xml:space="preserve"> (</w:t>
      </w:r>
      <w:r w:rsidRPr="004B18EE">
        <w:t xml:space="preserve">ZTE </w:t>
      </w:r>
      <w:proofErr w:type="spellStart"/>
      <w:r w:rsidRPr="004B18EE">
        <w:t>Wistron</w:t>
      </w:r>
      <w:proofErr w:type="spellEnd"/>
      <w:r w:rsidRPr="004B18EE">
        <w:t xml:space="preserve"> Telecom AB (Rapporteur)</w:t>
      </w:r>
      <w:r>
        <w:t>)</w:t>
      </w:r>
    </w:p>
    <w:p w14:paraId="249BBF33" w14:textId="77777777" w:rsidR="004B18EE" w:rsidRPr="00A3071B" w:rsidRDefault="004B18EE" w:rsidP="00E76B57">
      <w:pPr>
        <w:keepNext/>
        <w:keepLines/>
      </w:pPr>
      <w:r>
        <w:rPr>
          <w:b/>
        </w:rPr>
        <w:t>Discussion and conclusion:</w:t>
      </w:r>
    </w:p>
    <w:p w14:paraId="78C412B2" w14:textId="77777777" w:rsidR="008705B8" w:rsidRPr="004B18EE" w:rsidRDefault="008705B8" w:rsidP="008705B8">
      <w:pPr>
        <w:keepLines/>
      </w:pPr>
      <w:r>
        <w:t xml:space="preserve">This was provided for information and was </w:t>
      </w:r>
      <w:r>
        <w:rPr>
          <w:color w:val="0000FF"/>
        </w:rPr>
        <w:t>noted</w:t>
      </w:r>
      <w:r>
        <w:t>.</w:t>
      </w:r>
    </w:p>
    <w:p w14:paraId="2C361C28" w14:textId="48389CEE" w:rsidR="004B18EE" w:rsidRPr="004B18EE" w:rsidRDefault="004B18EE" w:rsidP="00E76B57">
      <w:pPr>
        <w:keepNext/>
        <w:keepLines/>
        <w:pBdr>
          <w:top w:val="single" w:sz="4" w:space="1" w:color="auto"/>
        </w:pBdr>
      </w:pPr>
      <w:r w:rsidRPr="004B18EE">
        <w:rPr>
          <w:color w:val="0000FF"/>
        </w:rPr>
        <w:t>S2-2004758</w:t>
      </w:r>
      <w:r>
        <w:rPr>
          <w:color w:val="0000FF"/>
        </w:rPr>
        <w:t xml:space="preserve"> </w:t>
      </w:r>
      <w:proofErr w:type="spellStart"/>
      <w:r w:rsidRPr="004B18EE">
        <w:t>FS_enh_EC</w:t>
      </w:r>
      <w:proofErr w:type="spellEnd"/>
      <w:r w:rsidRPr="004B18EE">
        <w:t xml:space="preserve"> Status Report</w:t>
      </w:r>
      <w:r>
        <w:t xml:space="preserve"> (</w:t>
      </w:r>
      <w:r w:rsidRPr="004B18EE">
        <w:t>Huawei (Rapporteur)</w:t>
      </w:r>
      <w:r>
        <w:t>)</w:t>
      </w:r>
    </w:p>
    <w:p w14:paraId="03D4123B" w14:textId="77777777" w:rsidR="004B18EE" w:rsidRPr="00A3071B" w:rsidRDefault="004B18EE" w:rsidP="00E76B57">
      <w:pPr>
        <w:keepNext/>
        <w:keepLines/>
      </w:pPr>
      <w:r>
        <w:rPr>
          <w:b/>
        </w:rPr>
        <w:t>Discussion and conclusion:</w:t>
      </w:r>
    </w:p>
    <w:p w14:paraId="5D76E8AD" w14:textId="77777777" w:rsidR="008705B8" w:rsidRPr="004B18EE" w:rsidRDefault="008705B8" w:rsidP="008705B8">
      <w:pPr>
        <w:keepLines/>
      </w:pPr>
      <w:r>
        <w:t xml:space="preserve">This was provided for information and was </w:t>
      </w:r>
      <w:r>
        <w:rPr>
          <w:color w:val="0000FF"/>
        </w:rPr>
        <w:t>noted</w:t>
      </w:r>
      <w:r>
        <w:t>.</w:t>
      </w:r>
    </w:p>
    <w:p w14:paraId="32E2F9E2" w14:textId="794112A1" w:rsidR="004B18EE" w:rsidRPr="004B18EE" w:rsidRDefault="004B18EE" w:rsidP="00E76B57">
      <w:pPr>
        <w:keepNext/>
        <w:keepLines/>
        <w:pBdr>
          <w:top w:val="single" w:sz="4" w:space="1" w:color="auto"/>
        </w:pBdr>
      </w:pPr>
      <w:r w:rsidRPr="004B18EE">
        <w:rPr>
          <w:color w:val="0000FF"/>
        </w:rPr>
        <w:t>S2-2004759</w:t>
      </w:r>
      <w:r>
        <w:rPr>
          <w:color w:val="0000FF"/>
        </w:rPr>
        <w:t xml:space="preserve"> </w:t>
      </w:r>
      <w:r w:rsidRPr="004B18EE">
        <w:t>FS_ID_UAS_SA2 Status Report</w:t>
      </w:r>
      <w:r>
        <w:t xml:space="preserve"> (</w:t>
      </w:r>
      <w:r w:rsidRPr="004B18EE">
        <w:t>Qualcomm (Rapporteur)</w:t>
      </w:r>
      <w:r>
        <w:t>)</w:t>
      </w:r>
    </w:p>
    <w:p w14:paraId="4266F0F4" w14:textId="77777777" w:rsidR="004B18EE" w:rsidRPr="00A3071B" w:rsidRDefault="004B18EE" w:rsidP="00E76B57">
      <w:pPr>
        <w:keepNext/>
        <w:keepLines/>
      </w:pPr>
      <w:r>
        <w:rPr>
          <w:b/>
        </w:rPr>
        <w:t>Discussion and conclusion:</w:t>
      </w:r>
    </w:p>
    <w:p w14:paraId="1DE9B36F" w14:textId="77777777" w:rsidR="008705B8" w:rsidRPr="004B18EE" w:rsidRDefault="008705B8" w:rsidP="008705B8">
      <w:pPr>
        <w:keepLines/>
      </w:pPr>
      <w:r>
        <w:t xml:space="preserve">This was provided for information and was </w:t>
      </w:r>
      <w:r>
        <w:rPr>
          <w:color w:val="0000FF"/>
        </w:rPr>
        <w:t>noted</w:t>
      </w:r>
      <w:r>
        <w:t>.</w:t>
      </w:r>
    </w:p>
    <w:p w14:paraId="4899144A" w14:textId="0A567BB0" w:rsidR="004B18EE" w:rsidRPr="004B18EE" w:rsidRDefault="004B18EE" w:rsidP="00E76B57">
      <w:pPr>
        <w:keepNext/>
        <w:keepLines/>
        <w:pBdr>
          <w:top w:val="single" w:sz="4" w:space="1" w:color="auto"/>
        </w:pBdr>
      </w:pPr>
      <w:r w:rsidRPr="004B18EE">
        <w:rPr>
          <w:color w:val="0000FF"/>
        </w:rPr>
        <w:t>S2-2004760</w:t>
      </w:r>
      <w:r>
        <w:rPr>
          <w:color w:val="0000FF"/>
        </w:rPr>
        <w:t xml:space="preserve"> </w:t>
      </w:r>
      <w:r w:rsidRPr="004B18EE">
        <w:t>FS_5G_ProSe Status Report</w:t>
      </w:r>
      <w:r>
        <w:t xml:space="preserve"> (</w:t>
      </w:r>
      <w:r w:rsidRPr="004B18EE">
        <w:t>CATT (Rapporteur)</w:t>
      </w:r>
      <w:r>
        <w:t>)</w:t>
      </w:r>
    </w:p>
    <w:p w14:paraId="5825F180" w14:textId="77777777" w:rsidR="004B18EE" w:rsidRPr="00A3071B" w:rsidRDefault="004B18EE" w:rsidP="00E76B57">
      <w:pPr>
        <w:keepNext/>
        <w:keepLines/>
      </w:pPr>
      <w:r>
        <w:rPr>
          <w:b/>
        </w:rPr>
        <w:t>Discussion and conclusion:</w:t>
      </w:r>
    </w:p>
    <w:p w14:paraId="2D56541F" w14:textId="77777777" w:rsidR="008705B8" w:rsidRPr="004B18EE" w:rsidRDefault="008705B8" w:rsidP="008705B8">
      <w:pPr>
        <w:keepLines/>
      </w:pPr>
      <w:r>
        <w:t xml:space="preserve">This was provided for information and was </w:t>
      </w:r>
      <w:r>
        <w:rPr>
          <w:color w:val="0000FF"/>
        </w:rPr>
        <w:t>noted</w:t>
      </w:r>
      <w:r>
        <w:t>.</w:t>
      </w:r>
    </w:p>
    <w:p w14:paraId="33AC35C6" w14:textId="67DC204D" w:rsidR="004B18EE" w:rsidRPr="004B18EE" w:rsidRDefault="004B18EE" w:rsidP="00E76B57">
      <w:pPr>
        <w:keepNext/>
        <w:keepLines/>
        <w:pBdr>
          <w:top w:val="single" w:sz="4" w:space="1" w:color="auto"/>
        </w:pBdr>
      </w:pPr>
      <w:r w:rsidRPr="004B18EE">
        <w:rPr>
          <w:color w:val="0000FF"/>
        </w:rPr>
        <w:lastRenderedPageBreak/>
        <w:t>S2-2004761</w:t>
      </w:r>
      <w:r>
        <w:rPr>
          <w:color w:val="0000FF"/>
        </w:rPr>
        <w:t xml:space="preserve"> </w:t>
      </w:r>
      <w:r w:rsidRPr="004B18EE">
        <w:t>FS_eNA_Ph2 Status Report</w:t>
      </w:r>
      <w:r>
        <w:t xml:space="preserve"> (</w:t>
      </w:r>
      <w:r w:rsidRPr="004B18EE">
        <w:t>Huawei (Rapporteur)</w:t>
      </w:r>
      <w:r>
        <w:t>)</w:t>
      </w:r>
    </w:p>
    <w:p w14:paraId="6808D3EF" w14:textId="77777777" w:rsidR="004B18EE" w:rsidRPr="00A3071B" w:rsidRDefault="004B18EE" w:rsidP="00E76B57">
      <w:pPr>
        <w:keepNext/>
        <w:keepLines/>
      </w:pPr>
      <w:r>
        <w:rPr>
          <w:b/>
        </w:rPr>
        <w:t>Discussion and conclusion:</w:t>
      </w:r>
    </w:p>
    <w:p w14:paraId="43554215" w14:textId="77777777" w:rsidR="008705B8" w:rsidRPr="004B18EE" w:rsidRDefault="008705B8" w:rsidP="008705B8">
      <w:pPr>
        <w:keepLines/>
      </w:pPr>
      <w:r>
        <w:t xml:space="preserve">This was provided for information and was </w:t>
      </w:r>
      <w:r>
        <w:rPr>
          <w:color w:val="0000FF"/>
        </w:rPr>
        <w:t>noted</w:t>
      </w:r>
      <w:r>
        <w:t>.</w:t>
      </w:r>
    </w:p>
    <w:p w14:paraId="7097AD11" w14:textId="69A07E0F" w:rsidR="004B18EE" w:rsidRPr="004B18EE" w:rsidRDefault="004B18EE" w:rsidP="00E76B57">
      <w:pPr>
        <w:keepNext/>
        <w:keepLines/>
        <w:pBdr>
          <w:top w:val="single" w:sz="4" w:space="1" w:color="auto"/>
        </w:pBdr>
      </w:pPr>
      <w:r w:rsidRPr="004B18EE">
        <w:rPr>
          <w:color w:val="0000FF"/>
        </w:rPr>
        <w:t>S2-2004762</w:t>
      </w:r>
      <w:r>
        <w:rPr>
          <w:color w:val="0000FF"/>
        </w:rPr>
        <w:t xml:space="preserve"> </w:t>
      </w:r>
      <w:r w:rsidRPr="004B18EE">
        <w:t>FS_ATSSS_Ph2 Status Report</w:t>
      </w:r>
      <w:r>
        <w:t xml:space="preserve"> (</w:t>
      </w:r>
      <w:r w:rsidRPr="004B18EE">
        <w:t>ZTE (Rapporteur)</w:t>
      </w:r>
      <w:r>
        <w:t>)</w:t>
      </w:r>
    </w:p>
    <w:p w14:paraId="7AE773C3" w14:textId="77777777" w:rsidR="004B18EE" w:rsidRPr="00A3071B" w:rsidRDefault="004B18EE" w:rsidP="00E76B57">
      <w:pPr>
        <w:keepNext/>
        <w:keepLines/>
      </w:pPr>
      <w:r>
        <w:rPr>
          <w:b/>
        </w:rPr>
        <w:t>Discussion and conclusion:</w:t>
      </w:r>
    </w:p>
    <w:p w14:paraId="08BEACEF" w14:textId="77777777" w:rsidR="008705B8" w:rsidRPr="004B18EE" w:rsidRDefault="008705B8" w:rsidP="008705B8">
      <w:pPr>
        <w:keepLines/>
      </w:pPr>
      <w:r>
        <w:t xml:space="preserve">This was provided for information and was </w:t>
      </w:r>
      <w:r>
        <w:rPr>
          <w:color w:val="0000FF"/>
        </w:rPr>
        <w:t>noted</w:t>
      </w:r>
      <w:r>
        <w:t>.</w:t>
      </w:r>
    </w:p>
    <w:p w14:paraId="05D7519A" w14:textId="75B1BD39" w:rsidR="004B18EE" w:rsidRPr="004B18EE" w:rsidRDefault="004B18EE" w:rsidP="00E76B57">
      <w:pPr>
        <w:keepNext/>
        <w:keepLines/>
        <w:pBdr>
          <w:top w:val="single" w:sz="4" w:space="1" w:color="auto"/>
        </w:pBdr>
      </w:pPr>
      <w:r w:rsidRPr="004B18EE">
        <w:rPr>
          <w:color w:val="0000FF"/>
        </w:rPr>
        <w:t>S2-2004763</w:t>
      </w:r>
      <w:r>
        <w:rPr>
          <w:color w:val="0000FF"/>
        </w:rPr>
        <w:t xml:space="preserve"> </w:t>
      </w:r>
      <w:r w:rsidRPr="004B18EE">
        <w:t>FS_eV2XARC_Ph2 Status Report</w:t>
      </w:r>
      <w:r>
        <w:t xml:space="preserve"> (</w:t>
      </w:r>
      <w:r w:rsidRPr="004B18EE">
        <w:t>LG Electronics (Rapporteur)</w:t>
      </w:r>
      <w:r>
        <w:t>)</w:t>
      </w:r>
    </w:p>
    <w:p w14:paraId="090DF436" w14:textId="77777777" w:rsidR="004B18EE" w:rsidRPr="00A3071B" w:rsidRDefault="004B18EE" w:rsidP="00E76B57">
      <w:pPr>
        <w:keepNext/>
        <w:keepLines/>
      </w:pPr>
      <w:r>
        <w:rPr>
          <w:b/>
        </w:rPr>
        <w:t>Discussion and conclusion:</w:t>
      </w:r>
    </w:p>
    <w:p w14:paraId="37038C83" w14:textId="2D016B15" w:rsidR="008705B8" w:rsidRDefault="008705B8" w:rsidP="008705B8">
      <w:pPr>
        <w:keepLines/>
      </w:pPr>
      <w:r>
        <w:t xml:space="preserve">This was provided for information and was </w:t>
      </w:r>
      <w:r>
        <w:rPr>
          <w:color w:val="0000FF"/>
        </w:rPr>
        <w:t>noted</w:t>
      </w:r>
      <w:r>
        <w:t>.</w:t>
      </w:r>
    </w:p>
    <w:p w14:paraId="2A75D0E8" w14:textId="77777777" w:rsidR="00811056" w:rsidRPr="004B18EE" w:rsidRDefault="00811056" w:rsidP="008705B8">
      <w:pPr>
        <w:keepLines/>
      </w:pPr>
    </w:p>
    <w:p w14:paraId="244BDA01" w14:textId="76D476D8" w:rsidR="00F964F9" w:rsidRDefault="00A661C3" w:rsidP="00E76B57">
      <w:pPr>
        <w:keepLines/>
      </w:pPr>
      <w:r w:rsidRPr="00811056">
        <w:rPr>
          <w:b/>
          <w:bCs/>
        </w:rPr>
        <w:t xml:space="preserve">All </w:t>
      </w:r>
      <w:r w:rsidR="00811056" w:rsidRPr="00811056">
        <w:rPr>
          <w:b/>
          <w:bCs/>
        </w:rPr>
        <w:t>Rel-17 Rapporteurs</w:t>
      </w:r>
      <w:r w:rsidRPr="00811056">
        <w:rPr>
          <w:b/>
          <w:bCs/>
        </w:rPr>
        <w:t xml:space="preserve"> were </w:t>
      </w:r>
      <w:r w:rsidR="00811056" w:rsidRPr="00811056">
        <w:rPr>
          <w:b/>
          <w:bCs/>
        </w:rPr>
        <w:t>requested</w:t>
      </w:r>
      <w:r w:rsidRPr="00811056">
        <w:rPr>
          <w:b/>
          <w:bCs/>
        </w:rPr>
        <w:t xml:space="preserve"> to upload clean version </w:t>
      </w:r>
      <w:r w:rsidR="00811056" w:rsidRPr="00811056">
        <w:rPr>
          <w:b/>
          <w:bCs/>
        </w:rPr>
        <w:t xml:space="preserve">of the Rel-17 SID status report </w:t>
      </w:r>
      <w:r w:rsidRPr="00811056">
        <w:rPr>
          <w:b/>
          <w:bCs/>
        </w:rPr>
        <w:t xml:space="preserve">(e.g. </w:t>
      </w:r>
      <w:r w:rsidR="00811056" w:rsidRPr="00811056">
        <w:rPr>
          <w:b/>
          <w:bCs/>
        </w:rPr>
        <w:t xml:space="preserve">by </w:t>
      </w:r>
      <w:r w:rsidRPr="00811056">
        <w:rPr>
          <w:b/>
          <w:bCs/>
        </w:rPr>
        <w:t xml:space="preserve">removing any revision marks, </w:t>
      </w:r>
      <w:r w:rsidR="00811056" w:rsidRPr="00811056">
        <w:rPr>
          <w:b/>
          <w:bCs/>
        </w:rPr>
        <w:t xml:space="preserve">with correct TD# and SA2#139E e-meeting template) in the following folder: </w:t>
      </w:r>
      <w:hyperlink r:id="rId7" w:history="1">
        <w:r w:rsidR="00811056" w:rsidRPr="009132D7">
          <w:rPr>
            <w:rStyle w:val="Hyperlink"/>
          </w:rPr>
          <w:t>https://www.3gpp.org/ftp/tsg_sa/WG2_Arch/TSGS2_139e_Electronic/Inbox/Drafts/SID_STATUS_REPORTS</w:t>
        </w:r>
      </w:hyperlink>
      <w:r w:rsidR="00811056">
        <w:t xml:space="preserve"> </w:t>
      </w:r>
    </w:p>
    <w:p w14:paraId="0D5DF2E3" w14:textId="77777777" w:rsidR="00811056" w:rsidRDefault="00811056" w:rsidP="00E76B57">
      <w:pPr>
        <w:keepLines/>
      </w:pPr>
    </w:p>
    <w:p w14:paraId="6E3F8A81" w14:textId="77777777" w:rsidR="004B18EE" w:rsidRDefault="004B18EE" w:rsidP="00E76B57">
      <w:pPr>
        <w:pStyle w:val="Heading1"/>
      </w:pPr>
      <w:proofErr w:type="spellStart"/>
      <w:r>
        <w:t>AoB</w:t>
      </w:r>
      <w:proofErr w:type="spellEnd"/>
    </w:p>
    <w:p w14:paraId="043E8FEB" w14:textId="654A13FB" w:rsidR="008705B8" w:rsidRDefault="008705B8" w:rsidP="00E76B57">
      <w:pPr>
        <w:keepLines/>
      </w:pPr>
      <w:r>
        <w:t xml:space="preserve">The Vice Chairman (Samsung) explained the choice of weeks (weekdays of 27 July - 14 August) for CCs were related to summer time zones and availability of participants due to the vacation period, to be able to make good progress. New solutions or corrections to existing solutions may be better handled via e-mail. MediaTek reported that they </w:t>
      </w:r>
      <w:r w:rsidR="00A661C3">
        <w:t>d</w:t>
      </w:r>
      <w:r>
        <w:t xml:space="preserve">o not intend to attend any July CC, to allow delegates to take vacation. Nokia reported they should not be expected to attend CCs before SA2#140E and asked not to have any mandatory CCs in August. The SA WG2 Chairman clarified that </w:t>
      </w:r>
      <w:r w:rsidR="00A661C3">
        <w:t xml:space="preserve">objective of </w:t>
      </w:r>
      <w:r w:rsidR="00F97D33">
        <w:t>CCs</w:t>
      </w:r>
      <w:r w:rsidR="00A661C3" w:rsidRPr="00A661C3">
        <w:t xml:space="preserve"> remains to progress offline work and they will not have any approval </w:t>
      </w:r>
      <w:r w:rsidR="00F97D33" w:rsidRPr="00A661C3">
        <w:t>power</w:t>
      </w:r>
      <w:r w:rsidR="00F97D33">
        <w:t>.</w:t>
      </w:r>
      <w:r w:rsidR="00A661C3">
        <w:t xml:space="preserve"> </w:t>
      </w:r>
      <w:r w:rsidR="00F97D33">
        <w:t>C</w:t>
      </w:r>
      <w:r>
        <w:t xml:space="preserve">omments can always be provided over e-mail after the CCs if unable to attend. Thales commented that there was a plan to try to hold a CC on </w:t>
      </w:r>
      <w:r w:rsidR="00A661C3">
        <w:t>5G</w:t>
      </w:r>
      <w:r>
        <w:t>SAT_ARCH in the beginning of August.</w:t>
      </w:r>
    </w:p>
    <w:p w14:paraId="0A6FF044" w14:textId="57BB2F03" w:rsidR="000840CD" w:rsidRPr="0048558F" w:rsidRDefault="000840CD" w:rsidP="00E76B57">
      <w:pPr>
        <w:pStyle w:val="Heading1"/>
        <w:rPr>
          <w:color w:val="0000FF"/>
        </w:rPr>
      </w:pPr>
      <w:r w:rsidRPr="0048558F">
        <w:rPr>
          <w:color w:val="0000FF"/>
        </w:rPr>
        <w:t xml:space="preserve">Closed: </w:t>
      </w:r>
      <w:r w:rsidR="004B18EE">
        <w:rPr>
          <w:color w:val="0000FF"/>
        </w:rPr>
        <w:t>08 July</w:t>
      </w:r>
      <w:r w:rsidRPr="0048558F">
        <w:rPr>
          <w:color w:val="0000FF"/>
        </w:rPr>
        <w:t xml:space="preserve"> 2020, </w:t>
      </w:r>
      <w:r w:rsidR="0048558F" w:rsidRPr="0048558F">
        <w:rPr>
          <w:color w:val="0000FF"/>
        </w:rPr>
        <w:t>1</w:t>
      </w:r>
      <w:r w:rsidR="00560F59">
        <w:rPr>
          <w:color w:val="0000FF"/>
        </w:rPr>
        <w:t>4</w:t>
      </w:r>
      <w:r w:rsidR="0048558F" w:rsidRPr="0048558F">
        <w:rPr>
          <w:color w:val="0000FF"/>
        </w:rPr>
        <w:t>:</w:t>
      </w:r>
      <w:r w:rsidR="00560F59">
        <w:rPr>
          <w:color w:val="0000FF"/>
        </w:rPr>
        <w:t>55</w:t>
      </w:r>
      <w:r w:rsidR="0048558F" w:rsidRPr="0048558F">
        <w:rPr>
          <w:color w:val="0000FF"/>
        </w:rPr>
        <w:t xml:space="preserve"> UTC = </w:t>
      </w:r>
      <w:r w:rsidR="007E14FE">
        <w:rPr>
          <w:color w:val="0000FF"/>
        </w:rPr>
        <w:t>1</w:t>
      </w:r>
      <w:r w:rsidR="00560F59">
        <w:rPr>
          <w:color w:val="0000FF"/>
        </w:rPr>
        <w:t>6</w:t>
      </w:r>
      <w:r w:rsidRPr="0048558F">
        <w:rPr>
          <w:color w:val="0000FF"/>
        </w:rPr>
        <w:t>.</w:t>
      </w:r>
      <w:r w:rsidR="00560F59">
        <w:rPr>
          <w:color w:val="0000FF"/>
        </w:rPr>
        <w:t>55</w:t>
      </w:r>
      <w:r w:rsidRPr="0048558F">
        <w:rPr>
          <w:color w:val="0000FF"/>
        </w:rPr>
        <w:t xml:space="preserve"> CE</w:t>
      </w:r>
      <w:r w:rsidR="00672099" w:rsidRPr="0048558F">
        <w:rPr>
          <w:color w:val="0000FF"/>
        </w:rPr>
        <w:t>S</w:t>
      </w:r>
      <w:r w:rsidRPr="0048558F">
        <w:rPr>
          <w:color w:val="0000FF"/>
        </w:rPr>
        <w:t>T</w:t>
      </w:r>
    </w:p>
    <w:p w14:paraId="0275D246" w14:textId="77777777" w:rsidR="00585E54" w:rsidRDefault="00585E54" w:rsidP="00E76B57">
      <w:pPr>
        <w:keepLines/>
      </w:pPr>
    </w:p>
    <w:sectPr w:rsidR="00585E54"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154F1"/>
    <w:rsid w:val="001305D2"/>
    <w:rsid w:val="00146E48"/>
    <w:rsid w:val="001472BB"/>
    <w:rsid w:val="00154976"/>
    <w:rsid w:val="00193AA6"/>
    <w:rsid w:val="001C7090"/>
    <w:rsid w:val="001D46DB"/>
    <w:rsid w:val="001D54BB"/>
    <w:rsid w:val="001E411C"/>
    <w:rsid w:val="001F7D51"/>
    <w:rsid w:val="0021794E"/>
    <w:rsid w:val="0021798A"/>
    <w:rsid w:val="002273F1"/>
    <w:rsid w:val="00231B8C"/>
    <w:rsid w:val="00234C2E"/>
    <w:rsid w:val="00235A63"/>
    <w:rsid w:val="0027085C"/>
    <w:rsid w:val="002717B4"/>
    <w:rsid w:val="00280F27"/>
    <w:rsid w:val="00285723"/>
    <w:rsid w:val="00287993"/>
    <w:rsid w:val="00293D1E"/>
    <w:rsid w:val="00294A4A"/>
    <w:rsid w:val="002B5393"/>
    <w:rsid w:val="002D0073"/>
    <w:rsid w:val="002E3E99"/>
    <w:rsid w:val="002E442D"/>
    <w:rsid w:val="00303A8A"/>
    <w:rsid w:val="00311235"/>
    <w:rsid w:val="003135D5"/>
    <w:rsid w:val="00323DEC"/>
    <w:rsid w:val="00372C72"/>
    <w:rsid w:val="0037788D"/>
    <w:rsid w:val="00380505"/>
    <w:rsid w:val="00381B8D"/>
    <w:rsid w:val="0038661A"/>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8558F"/>
    <w:rsid w:val="004A5F2E"/>
    <w:rsid w:val="004A698B"/>
    <w:rsid w:val="004B18EE"/>
    <w:rsid w:val="004C64B0"/>
    <w:rsid w:val="004F1EC5"/>
    <w:rsid w:val="0051455E"/>
    <w:rsid w:val="00553450"/>
    <w:rsid w:val="00556F9B"/>
    <w:rsid w:val="00560F59"/>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B12E6"/>
    <w:rsid w:val="006D4ADF"/>
    <w:rsid w:val="006E0D3B"/>
    <w:rsid w:val="006E3D02"/>
    <w:rsid w:val="006E4321"/>
    <w:rsid w:val="00702D12"/>
    <w:rsid w:val="0070513E"/>
    <w:rsid w:val="007272FC"/>
    <w:rsid w:val="00745058"/>
    <w:rsid w:val="00752848"/>
    <w:rsid w:val="00757496"/>
    <w:rsid w:val="007621EA"/>
    <w:rsid w:val="00790DAD"/>
    <w:rsid w:val="00790E48"/>
    <w:rsid w:val="00794BC4"/>
    <w:rsid w:val="00797813"/>
    <w:rsid w:val="007A180A"/>
    <w:rsid w:val="007A76FB"/>
    <w:rsid w:val="007B3434"/>
    <w:rsid w:val="007C0907"/>
    <w:rsid w:val="007C56FF"/>
    <w:rsid w:val="007C786F"/>
    <w:rsid w:val="007D47DD"/>
    <w:rsid w:val="007E14FE"/>
    <w:rsid w:val="007F0C8C"/>
    <w:rsid w:val="007F1C21"/>
    <w:rsid w:val="007F652B"/>
    <w:rsid w:val="00811056"/>
    <w:rsid w:val="00820F19"/>
    <w:rsid w:val="0082616E"/>
    <w:rsid w:val="00841FBE"/>
    <w:rsid w:val="0085417C"/>
    <w:rsid w:val="00855450"/>
    <w:rsid w:val="00857095"/>
    <w:rsid w:val="008667F5"/>
    <w:rsid w:val="008700BA"/>
    <w:rsid w:val="008705B8"/>
    <w:rsid w:val="008772E1"/>
    <w:rsid w:val="0087758D"/>
    <w:rsid w:val="008923E1"/>
    <w:rsid w:val="008A7094"/>
    <w:rsid w:val="008B2B74"/>
    <w:rsid w:val="008C486B"/>
    <w:rsid w:val="008D5BF7"/>
    <w:rsid w:val="008D61DB"/>
    <w:rsid w:val="008E0748"/>
    <w:rsid w:val="008E69CF"/>
    <w:rsid w:val="008F4E67"/>
    <w:rsid w:val="00900284"/>
    <w:rsid w:val="0090040E"/>
    <w:rsid w:val="009104D0"/>
    <w:rsid w:val="0091139F"/>
    <w:rsid w:val="00944F74"/>
    <w:rsid w:val="00955479"/>
    <w:rsid w:val="009566A2"/>
    <w:rsid w:val="00976926"/>
    <w:rsid w:val="00983B33"/>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661C3"/>
    <w:rsid w:val="00A8249C"/>
    <w:rsid w:val="00A851F7"/>
    <w:rsid w:val="00A973D4"/>
    <w:rsid w:val="00AA02CA"/>
    <w:rsid w:val="00AC5147"/>
    <w:rsid w:val="00AE5948"/>
    <w:rsid w:val="00AE623E"/>
    <w:rsid w:val="00AF5E48"/>
    <w:rsid w:val="00AF67E5"/>
    <w:rsid w:val="00AF6AF1"/>
    <w:rsid w:val="00B0730E"/>
    <w:rsid w:val="00B37A56"/>
    <w:rsid w:val="00B46A70"/>
    <w:rsid w:val="00B54ED3"/>
    <w:rsid w:val="00BA59E2"/>
    <w:rsid w:val="00BC2149"/>
    <w:rsid w:val="00BE2363"/>
    <w:rsid w:val="00C00767"/>
    <w:rsid w:val="00C3032E"/>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113D"/>
    <w:rsid w:val="00D54D41"/>
    <w:rsid w:val="00D61690"/>
    <w:rsid w:val="00D939C7"/>
    <w:rsid w:val="00DA099C"/>
    <w:rsid w:val="00DB63C4"/>
    <w:rsid w:val="00DC1FE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76B57"/>
    <w:rsid w:val="00E84906"/>
    <w:rsid w:val="00E91D4D"/>
    <w:rsid w:val="00E960BA"/>
    <w:rsid w:val="00EC7C77"/>
    <w:rsid w:val="00ED0301"/>
    <w:rsid w:val="00EF7857"/>
    <w:rsid w:val="00F05004"/>
    <w:rsid w:val="00F0505D"/>
    <w:rsid w:val="00F204DF"/>
    <w:rsid w:val="00F22E82"/>
    <w:rsid w:val="00F33AB9"/>
    <w:rsid w:val="00F421ED"/>
    <w:rsid w:val="00F43A67"/>
    <w:rsid w:val="00F50CC5"/>
    <w:rsid w:val="00F57C08"/>
    <w:rsid w:val="00F83F48"/>
    <w:rsid w:val="00F964F9"/>
    <w:rsid w:val="00F97D33"/>
    <w:rsid w:val="00FC34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2_Arch/TSGS2_139e_Electronic/Inbox/Drafts/SID_STATUS_REPOR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tsg_sa/WG2_Arch/TSGS2_139e_Electronic/Inbox/Drafts/SID_STATUS_REPORTS" TargetMode="External"/><Relationship Id="rId5" Type="http://schemas.openxmlformats.org/officeDocument/2006/relationships/hyperlink" Target="ftp://ftp.3gpp.org/tsg_sa/WG2_Arch/TSGS2_139e_Electronic/Inbox/Drafts/SID_STATUS_REPORTS"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6</Pages>
  <Words>2451</Words>
  <Characters>12937</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23.401_CR3602R2_(Rel-16)_5GS_Ph1, LTE_feMob-Core, </cp:lastModifiedBy>
  <cp:revision>2</cp:revision>
  <dcterms:created xsi:type="dcterms:W3CDTF">2020-07-09T05:46:00Z</dcterms:created>
  <dcterms:modified xsi:type="dcterms:W3CDTF">2020-07-09T05:46:00Z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2020-07-08 19:30:55Z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